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43508" w14:textId="468151E7"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3E84B6DF" wp14:editId="04686614">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241DC2F0"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84B6DF"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241DC2F0"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BC4CBE">
        <w:rPr>
          <w:b/>
          <w:color w:val="007C31"/>
          <w:sz w:val="48"/>
          <w:szCs w:val="48"/>
        </w:rPr>
        <w:t>268</w:t>
      </w:r>
      <w:r w:rsidR="00C30802" w:rsidRPr="00C30802">
        <w:rPr>
          <w:b/>
          <w:color w:val="007C31"/>
          <w:sz w:val="48"/>
          <w:szCs w:val="48"/>
        </w:rPr>
        <w:t xml:space="preserve"> ‘</w:t>
      </w:r>
      <w:r w:rsidR="00DB224E">
        <w:rPr>
          <w:b/>
          <w:color w:val="007C31"/>
          <w:sz w:val="48"/>
          <w:szCs w:val="48"/>
        </w:rPr>
        <w:t>Certificate rotation and expired Certificates’</w:t>
      </w:r>
    </w:p>
    <w:p w14:paraId="3F2335C5"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44D29372" w14:textId="77777777" w:rsidR="00C30802" w:rsidRDefault="00AF2270" w:rsidP="00C30802">
      <w:pPr>
        <w:pStyle w:val="Subtitle"/>
      </w:pPr>
      <w:r>
        <w:t>Responding to this consultation</w:t>
      </w:r>
    </w:p>
    <w:p w14:paraId="5D6F54D4" w14:textId="3A7DCCAE" w:rsidR="00542DE0" w:rsidRDefault="00542DE0" w:rsidP="00542DE0">
      <w:r>
        <w:t xml:space="preserve">This is the Refinement Consultation for </w:t>
      </w:r>
      <w:hyperlink r:id="rId11" w:history="1">
        <w:r w:rsidR="00DB224E" w:rsidRPr="00B077E5">
          <w:rPr>
            <w:rStyle w:val="Hyperlink"/>
          </w:rPr>
          <w:t>MP268</w:t>
        </w:r>
        <w:r w:rsidRPr="00B077E5">
          <w:rPr>
            <w:rStyle w:val="Hyperlink"/>
          </w:rPr>
          <w:t xml:space="preserve"> ‘</w:t>
        </w:r>
        <w:r w:rsidR="00DB224E" w:rsidRPr="00B077E5">
          <w:rPr>
            <w:rStyle w:val="Hyperlink"/>
          </w:rPr>
          <w:t>Certificate rotation and expired Certificates’</w:t>
        </w:r>
      </w:hyperlink>
      <w:r w:rsidR="00B077E5">
        <w:t>.</w:t>
      </w:r>
    </w:p>
    <w:p w14:paraId="13162FBF"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553266FC" w14:textId="77DE21A1"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w:t>
      </w:r>
      <w:r w:rsidR="00B077E5">
        <w:t>MP268</w:t>
      </w:r>
      <w:r>
        <w:t xml:space="preserve"> </w:t>
      </w:r>
      <w:r w:rsidR="001B793E">
        <w:t>Refinement</w:t>
      </w:r>
      <w:r>
        <w:t xml:space="preserve"> Consultation response’.</w:t>
      </w:r>
    </w:p>
    <w:p w14:paraId="09A5BF05" w14:textId="4A74CFC6" w:rsidR="00C30802" w:rsidRDefault="00AF2270" w:rsidP="00AF2270">
      <w:r>
        <w:t xml:space="preserve">If you have any questions or you wish to respond verbally, please contact </w:t>
      </w:r>
      <w:r w:rsidR="00B077E5">
        <w:t>Mohammedanwar Sumro</w:t>
      </w:r>
      <w:r>
        <w:t xml:space="preserve"> on 020 </w:t>
      </w:r>
      <w:r w:rsidR="00F868FF">
        <w:t>3934 4506</w:t>
      </w:r>
      <w:r>
        <w:t xml:space="preserve"> or email </w:t>
      </w:r>
      <w:hyperlink r:id="rId13" w:history="1">
        <w:r w:rsidRPr="00711D1D">
          <w:rPr>
            <w:rStyle w:val="Hyperlink"/>
          </w:rPr>
          <w:t>sec.change@gemserv.com</w:t>
        </w:r>
      </w:hyperlink>
      <w:r>
        <w:t>.</w:t>
      </w:r>
    </w:p>
    <w:p w14:paraId="369DE4C1" w14:textId="77777777" w:rsidR="00AF2270" w:rsidRDefault="00AF2270" w:rsidP="00AF2270">
      <w:pPr>
        <w:pStyle w:val="Subtitle"/>
      </w:pPr>
      <w:r>
        <w:t>Deadline for responses</w:t>
      </w:r>
    </w:p>
    <w:p w14:paraId="625D93F5" w14:textId="68041D42" w:rsidR="00AF2270" w:rsidRDefault="00AF2270" w:rsidP="00C30802">
      <w:r>
        <w:t xml:space="preserve">This consultation will close at </w:t>
      </w:r>
      <w:r w:rsidRPr="008D29ED">
        <w:rPr>
          <w:b/>
        </w:rPr>
        <w:t>17:00</w:t>
      </w:r>
      <w:r>
        <w:t xml:space="preserve"> on </w:t>
      </w:r>
      <w:r w:rsidR="00F868FF" w:rsidRPr="00F868FF">
        <w:rPr>
          <w:b/>
        </w:rPr>
        <w:t xml:space="preserve">Thursday </w:t>
      </w:r>
      <w:r w:rsidR="0052743D">
        <w:rPr>
          <w:b/>
        </w:rPr>
        <w:t>5 September</w:t>
      </w:r>
      <w:r w:rsidR="00F868FF" w:rsidRPr="00F868FF">
        <w:rPr>
          <w:b/>
        </w:rPr>
        <w:t xml:space="preserve"> 2024</w:t>
      </w:r>
      <w:r w:rsidRPr="00F868FF">
        <w:t>.</w:t>
      </w:r>
      <w:r>
        <w:t xml:space="preserve"> </w:t>
      </w:r>
    </w:p>
    <w:p w14:paraId="3B0201A9" w14:textId="77777777" w:rsidR="00AF2270" w:rsidRDefault="00AF2270" w:rsidP="00C30802">
      <w:r>
        <w:t xml:space="preserve">The </w:t>
      </w:r>
      <w:r w:rsidR="001B793E">
        <w:t>Proposer</w:t>
      </w:r>
      <w:r>
        <w:t xml:space="preserve"> may not be able to consider late responses.</w:t>
      </w:r>
    </w:p>
    <w:p w14:paraId="57067A33" w14:textId="77777777" w:rsidR="00C30802" w:rsidRDefault="00C30802" w:rsidP="00C30802"/>
    <w:p w14:paraId="2E8ACD25" w14:textId="77777777" w:rsidR="00542DE0" w:rsidRDefault="00542DE0" w:rsidP="00C30802">
      <w:pPr>
        <w:pStyle w:val="Subtitle"/>
        <w:pageBreakBefore/>
      </w:pPr>
      <w:r>
        <w:lastRenderedPageBreak/>
        <w:t>Summary of the proposal</w:t>
      </w:r>
    </w:p>
    <w:p w14:paraId="1DECDD62" w14:textId="77777777" w:rsidR="00542DE0" w:rsidRDefault="00542DE0" w:rsidP="00542DE0">
      <w:pPr>
        <w:pStyle w:val="Heading2"/>
      </w:pPr>
      <w:r>
        <w:t>What is the issue?</w:t>
      </w:r>
    </w:p>
    <w:p w14:paraId="52D6AFFB" w14:textId="7651B5FB" w:rsidR="00F004AD" w:rsidRDefault="00F004AD" w:rsidP="00F004AD">
      <w:pPr>
        <w:rPr>
          <w:rStyle w:val="Hyperlink"/>
          <w:color w:val="404040" w:themeColor="text1" w:themeTint="BF"/>
          <w:u w:val="none"/>
        </w:rPr>
      </w:pPr>
      <w:r>
        <w:t xml:space="preserve">Devices manufactured after the 2024 manufacturing pack release may contain information from an Organisation Certificate with a Validity Period exceeding ten years. </w:t>
      </w:r>
      <w:r>
        <w:rPr>
          <w:rStyle w:val="Hyperlink"/>
          <w:color w:val="404040" w:themeColor="text1" w:themeTint="BF"/>
          <w:u w:val="none"/>
        </w:rPr>
        <w:t xml:space="preserve">The </w:t>
      </w:r>
      <w:r w:rsidR="00AE226E">
        <w:rPr>
          <w:rStyle w:val="Hyperlink"/>
          <w:color w:val="404040" w:themeColor="text1" w:themeTint="BF"/>
          <w:u w:val="none"/>
        </w:rPr>
        <w:t>Smart Metering Key Infrastructure Policy Management Authority (</w:t>
      </w:r>
      <w:r>
        <w:rPr>
          <w:rStyle w:val="Hyperlink"/>
          <w:color w:val="404040" w:themeColor="text1" w:themeTint="BF"/>
          <w:u w:val="none"/>
        </w:rPr>
        <w:t>SMKI PMA</w:t>
      </w:r>
      <w:r w:rsidR="00AE226E">
        <w:rPr>
          <w:rStyle w:val="Hyperlink"/>
          <w:color w:val="404040" w:themeColor="text1" w:themeTint="BF"/>
          <w:u w:val="none"/>
        </w:rPr>
        <w:t>)</w:t>
      </w:r>
      <w:r>
        <w:rPr>
          <w:rStyle w:val="Hyperlink"/>
          <w:color w:val="404040" w:themeColor="text1" w:themeTint="BF"/>
          <w:u w:val="none"/>
        </w:rPr>
        <w:t xml:space="preserve"> approved the MP261 Proposed Solution to allow for an extended Validity Period on the basis the information from that Organisation Certificate is replaced as soon as reasonably practicable following the Install and Commission (I&amp;C) process. The information will be replaced with that of a Certificate with a ten-year Validity Period. This has been specified by the SMKI-PMA.</w:t>
      </w:r>
    </w:p>
    <w:p w14:paraId="75FBAE71" w14:textId="1AADF070" w:rsidR="00EF109C" w:rsidRDefault="00EF109C" w:rsidP="00EF109C">
      <w:r>
        <w:t xml:space="preserve">Furthermore, the </w:t>
      </w:r>
      <w:r w:rsidR="00AE226E">
        <w:t>Data Communications Company (</w:t>
      </w:r>
      <w:r>
        <w:t>DCC</w:t>
      </w:r>
      <w:r w:rsidR="00AE226E">
        <w:t>)</w:t>
      </w:r>
      <w:r>
        <w:t xml:space="preserve"> advises that there is no explicit</w:t>
      </w:r>
      <w:r w:rsidR="00AE226E">
        <w:t xml:space="preserve"> Smart Energy </w:t>
      </w:r>
      <w:r w:rsidR="0052743D">
        <w:t>Code (</w:t>
      </w:r>
      <w:r>
        <w:t>SEC</w:t>
      </w:r>
      <w:r w:rsidR="00AE226E">
        <w:t>)</w:t>
      </w:r>
      <w:r>
        <w:t xml:space="preserve"> requirement for post-commissioning replacement of Organisation Certificate information by the DCC. It is also expected that Devices will continue to be installed in 2026 and beyond that contain Organisation Certificates from the original manufacturing pack. This means that Devices will be installed containing expired Organisation Certificates.</w:t>
      </w:r>
    </w:p>
    <w:p w14:paraId="495544B8" w14:textId="77777777" w:rsidR="00542DE0" w:rsidRPr="00F43305" w:rsidRDefault="00542DE0" w:rsidP="00542DE0"/>
    <w:p w14:paraId="673A1092" w14:textId="77777777" w:rsidR="00542DE0" w:rsidRDefault="00542DE0" w:rsidP="00542DE0">
      <w:pPr>
        <w:pStyle w:val="Heading2"/>
      </w:pPr>
      <w:r>
        <w:t>What is the solution?</w:t>
      </w:r>
    </w:p>
    <w:p w14:paraId="44434F98" w14:textId="77777777" w:rsidR="00BE377C" w:rsidRDefault="00BE377C" w:rsidP="00BE377C">
      <w:r>
        <w:t>The Proposed Solution aims to address the security risks associated with using Organisation Certificates with extended Validity Periods in Devices installed after the 2024 manufacturing pack release.</w:t>
      </w:r>
    </w:p>
    <w:p w14:paraId="65515A5A" w14:textId="35FE7253" w:rsidR="00BE377C" w:rsidRDefault="00BE377C" w:rsidP="00BE377C">
      <w:r>
        <w:t>The solution involve</w:t>
      </w:r>
      <w:r w:rsidR="00905821">
        <w:t>s</w:t>
      </w:r>
      <w:r>
        <w:t xml:space="preserve"> developing clear guidelines within the SEC mandating post-commissioning replacement of Organisation Certificates by the DCC. These guidelines will provide explicit instructions and timelines for replacing outdated or expired Organisation Certificates, ensuring ongoing network security and compliance. Additionally, monitoring mechanisms will be established to ensure compliance with SEC guidelines and stakeholder collaboration will be key in communicating and enforcing the new guidelines effectively.</w:t>
      </w:r>
    </w:p>
    <w:p w14:paraId="7D040A41" w14:textId="77777777" w:rsidR="00BE377C" w:rsidRDefault="00BE377C" w:rsidP="00BE377C">
      <w:r>
        <w:t>The business requirements supporting this solution are detailed in annex A, providing further clarity and justification for the Proposed Solution.</w:t>
      </w:r>
    </w:p>
    <w:p w14:paraId="7D077AC8" w14:textId="77777777" w:rsidR="00542DE0" w:rsidRDefault="00542DE0" w:rsidP="00542DE0"/>
    <w:p w14:paraId="22FE3B6D" w14:textId="77777777" w:rsidR="00542DE0" w:rsidRDefault="00542DE0" w:rsidP="00542DE0">
      <w:pPr>
        <w:pStyle w:val="Heading2"/>
      </w:pPr>
      <w:r>
        <w:t>Will I be impacted?</w:t>
      </w:r>
    </w:p>
    <w:p w14:paraId="0E3A8650" w14:textId="3A32A010" w:rsidR="00542DE0" w:rsidRPr="00BE377C" w:rsidRDefault="00F868FF" w:rsidP="00542DE0">
      <w:r w:rsidRPr="00BE377C">
        <w:t>MP268</w:t>
      </w:r>
      <w:r w:rsidR="00542DE0" w:rsidRPr="00BE377C">
        <w:t xml:space="preserve"> is expected to impact the following SEC Parties:</w:t>
      </w:r>
    </w:p>
    <w:p w14:paraId="763F6A00" w14:textId="57E3F61A" w:rsidR="00542DE0" w:rsidRPr="00BE377C" w:rsidRDefault="007C212D" w:rsidP="00542DE0">
      <w:pPr>
        <w:pStyle w:val="ListParagraph"/>
      </w:pPr>
      <w:r w:rsidRPr="00BE377C">
        <w:t>Large Suppliers</w:t>
      </w:r>
    </w:p>
    <w:p w14:paraId="1FF59331" w14:textId="0AC418F6" w:rsidR="00940607" w:rsidRPr="00BE377C" w:rsidRDefault="00940607" w:rsidP="00940607">
      <w:pPr>
        <w:pStyle w:val="ListParagraph"/>
      </w:pPr>
      <w:r w:rsidRPr="00BE377C">
        <w:t>Small Suppliers</w:t>
      </w:r>
    </w:p>
    <w:p w14:paraId="7782AC0E" w14:textId="4D1F24E0" w:rsidR="00940607" w:rsidRPr="00BE377C" w:rsidRDefault="00940607" w:rsidP="00940607">
      <w:pPr>
        <w:pStyle w:val="ListParagraph"/>
      </w:pPr>
      <w:r w:rsidRPr="00BE377C">
        <w:t>Electricity Network Operators</w:t>
      </w:r>
    </w:p>
    <w:p w14:paraId="4587D667" w14:textId="24C8E5E7" w:rsidR="00940607" w:rsidRPr="00BE377C" w:rsidRDefault="00940607" w:rsidP="00940607">
      <w:pPr>
        <w:pStyle w:val="ListParagraph"/>
      </w:pPr>
      <w:r w:rsidRPr="00BE377C">
        <w:t>DCC</w:t>
      </w:r>
    </w:p>
    <w:p w14:paraId="79D27204" w14:textId="77777777" w:rsidR="00542DE0" w:rsidRDefault="00542DE0" w:rsidP="00542DE0">
      <w:r>
        <w:t>Full details of how this modification may impact you can be found in the Modification Report.</w:t>
      </w:r>
    </w:p>
    <w:p w14:paraId="196CF293"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3C40495" w14:textId="77777777" w:rsidTr="00FD220E">
        <w:trPr>
          <w:tblHeader/>
        </w:trPr>
        <w:tc>
          <w:tcPr>
            <w:tcW w:w="5000" w:type="pct"/>
            <w:gridSpan w:val="2"/>
            <w:shd w:val="clear" w:color="auto" w:fill="007C31"/>
          </w:tcPr>
          <w:p w14:paraId="03A2B345" w14:textId="77777777" w:rsidR="00E25A4D" w:rsidRPr="00687160" w:rsidRDefault="00E25A4D" w:rsidP="00FD220E">
            <w:pPr>
              <w:pStyle w:val="Questiontitle"/>
              <w:rPr>
                <w:color w:val="007C31"/>
              </w:rPr>
            </w:pPr>
            <w:r>
              <w:t>Respondent details</w:t>
            </w:r>
          </w:p>
        </w:tc>
      </w:tr>
      <w:tr w:rsidR="00E25A4D" w14:paraId="25B4F83D" w14:textId="77777777" w:rsidTr="00E25A4D">
        <w:tc>
          <w:tcPr>
            <w:tcW w:w="1400" w:type="pct"/>
          </w:tcPr>
          <w:p w14:paraId="61F0898A" w14:textId="77777777" w:rsidR="00E25A4D" w:rsidRPr="00C30802" w:rsidRDefault="00E25A4D" w:rsidP="00FD220E">
            <w:pPr>
              <w:pStyle w:val="Questionbodytext"/>
              <w:rPr>
                <w:b/>
              </w:rPr>
            </w:pPr>
            <w:r>
              <w:rPr>
                <w:b/>
              </w:rPr>
              <w:t>Name</w:t>
            </w:r>
          </w:p>
        </w:tc>
        <w:sdt>
          <w:sdtPr>
            <w:id w:val="-754973557"/>
            <w:placeholder>
              <w:docPart w:val="C656FE66CFB247FD8BA9C81A06DEEFB6"/>
            </w:placeholder>
            <w:temporary/>
            <w:showingPlcHdr/>
            <w15:appearance w15:val="hidden"/>
          </w:sdtPr>
          <w:sdtContent>
            <w:tc>
              <w:tcPr>
                <w:tcW w:w="3600" w:type="pct"/>
              </w:tcPr>
              <w:p w14:paraId="63D962ED"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1C6AD41A" w14:textId="77777777" w:rsidTr="00E25A4D">
        <w:tc>
          <w:tcPr>
            <w:tcW w:w="1400" w:type="pct"/>
          </w:tcPr>
          <w:p w14:paraId="2AA40358" w14:textId="77777777" w:rsidR="00E25A4D" w:rsidRPr="00C30802" w:rsidRDefault="00E25A4D" w:rsidP="00FD220E">
            <w:pPr>
              <w:pStyle w:val="Questionbodytext"/>
              <w:rPr>
                <w:b/>
              </w:rPr>
            </w:pPr>
            <w:r>
              <w:rPr>
                <w:b/>
              </w:rPr>
              <w:t>Organisation</w:t>
            </w:r>
          </w:p>
        </w:tc>
        <w:sdt>
          <w:sdtPr>
            <w:id w:val="-1476146406"/>
            <w:placeholder>
              <w:docPart w:val="D532E9DC36A141FE91099DC52BC5F255"/>
            </w:placeholder>
            <w:temporary/>
            <w:showingPlcHdr/>
            <w15:appearance w15:val="hidden"/>
          </w:sdtPr>
          <w:sdtContent>
            <w:tc>
              <w:tcPr>
                <w:tcW w:w="3600" w:type="pct"/>
              </w:tcPr>
              <w:p w14:paraId="71210FDF"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FF53F4D" w14:textId="77777777" w:rsidTr="00E25A4D">
        <w:tc>
          <w:tcPr>
            <w:tcW w:w="1400" w:type="pct"/>
          </w:tcPr>
          <w:p w14:paraId="4957A71C" w14:textId="77777777" w:rsidR="00E25A4D" w:rsidRDefault="00E25A4D" w:rsidP="00FD220E">
            <w:pPr>
              <w:pStyle w:val="Questionbodytext"/>
              <w:rPr>
                <w:b/>
              </w:rPr>
            </w:pPr>
            <w:r>
              <w:rPr>
                <w:b/>
              </w:rPr>
              <w:t>Phone number</w:t>
            </w:r>
          </w:p>
        </w:tc>
        <w:sdt>
          <w:sdtPr>
            <w:id w:val="612334753"/>
            <w:placeholder>
              <w:docPart w:val="DE820CE5EFB74CF19ECD503783922232"/>
            </w:placeholder>
            <w:temporary/>
            <w:showingPlcHdr/>
            <w15:appearance w15:val="hidden"/>
          </w:sdtPr>
          <w:sdtContent>
            <w:tc>
              <w:tcPr>
                <w:tcW w:w="3600" w:type="pct"/>
              </w:tcPr>
              <w:p w14:paraId="42B2C9D1"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E8A47C9"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57116C4" w14:textId="77777777" w:rsidTr="00FD220E">
        <w:trPr>
          <w:tblHeader/>
        </w:trPr>
        <w:tc>
          <w:tcPr>
            <w:tcW w:w="5000" w:type="pct"/>
            <w:gridSpan w:val="2"/>
            <w:shd w:val="clear" w:color="auto" w:fill="007C31"/>
          </w:tcPr>
          <w:p w14:paraId="79F0C98D" w14:textId="77777777" w:rsidR="00E25A4D" w:rsidRPr="00687160" w:rsidRDefault="00E25A4D" w:rsidP="00FD220E">
            <w:pPr>
              <w:pStyle w:val="Questiontitle"/>
              <w:rPr>
                <w:color w:val="007C31"/>
              </w:rPr>
            </w:pPr>
            <w:r>
              <w:t>Parties represented</w:t>
            </w:r>
          </w:p>
        </w:tc>
      </w:tr>
      <w:tr w:rsidR="00E25A4D" w14:paraId="6A7E7D48" w14:textId="77777777" w:rsidTr="00FD220E">
        <w:tc>
          <w:tcPr>
            <w:tcW w:w="1400" w:type="pct"/>
          </w:tcPr>
          <w:p w14:paraId="7E833072" w14:textId="77777777" w:rsidR="00E25A4D" w:rsidRPr="00C30802" w:rsidRDefault="00E25A4D" w:rsidP="00FD220E">
            <w:pPr>
              <w:pStyle w:val="Questionbodytext"/>
              <w:rPr>
                <w:b/>
              </w:rPr>
            </w:pPr>
            <w:r>
              <w:rPr>
                <w:b/>
              </w:rPr>
              <w:t>Party Category</w:t>
            </w:r>
          </w:p>
        </w:tc>
        <w:sdt>
          <w:sdtPr>
            <w:id w:val="-1655824397"/>
            <w:placeholder>
              <w:docPart w:val="DC91F88AAD5847AD898D1F41ADD8D483"/>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09E67E0D"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12D9ED4" w14:textId="77777777" w:rsidTr="00FD220E">
        <w:tc>
          <w:tcPr>
            <w:tcW w:w="1400" w:type="pct"/>
          </w:tcPr>
          <w:p w14:paraId="119914B7" w14:textId="77777777" w:rsidR="00E25A4D" w:rsidRPr="00C30802" w:rsidRDefault="00E25A4D" w:rsidP="00FD220E">
            <w:pPr>
              <w:pStyle w:val="Questionbodytext"/>
              <w:rPr>
                <w:b/>
              </w:rPr>
            </w:pPr>
            <w:r>
              <w:rPr>
                <w:b/>
              </w:rPr>
              <w:t>Parties represented</w:t>
            </w:r>
          </w:p>
        </w:tc>
        <w:sdt>
          <w:sdtPr>
            <w:id w:val="-1350016662"/>
            <w:placeholder>
              <w:docPart w:val="20CC8AC3F234452BB8920A7904D551B5"/>
            </w:placeholder>
            <w:temporary/>
            <w:showingPlcHdr/>
            <w15:appearance w15:val="hidden"/>
          </w:sdtPr>
          <w:sdtContent>
            <w:tc>
              <w:tcPr>
                <w:tcW w:w="3600" w:type="pct"/>
              </w:tcPr>
              <w:p w14:paraId="38BC76FD"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E32F977"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30F2C71" w14:textId="77777777" w:rsidTr="00FD220E">
        <w:trPr>
          <w:tblHeader/>
        </w:trPr>
        <w:tc>
          <w:tcPr>
            <w:tcW w:w="5000" w:type="pct"/>
            <w:gridSpan w:val="2"/>
            <w:shd w:val="clear" w:color="auto" w:fill="007C31"/>
          </w:tcPr>
          <w:p w14:paraId="44992AE3" w14:textId="77777777" w:rsidR="00E25A4D" w:rsidRPr="00687160" w:rsidRDefault="00E25A4D" w:rsidP="00FD220E">
            <w:pPr>
              <w:pStyle w:val="Questiontitle"/>
              <w:rPr>
                <w:color w:val="007C31"/>
              </w:rPr>
            </w:pPr>
            <w:r>
              <w:t>Confidential information</w:t>
            </w:r>
          </w:p>
        </w:tc>
      </w:tr>
      <w:tr w:rsidR="00E25A4D" w14:paraId="104F8268" w14:textId="77777777" w:rsidTr="00FD220E">
        <w:trPr>
          <w:tblHeader/>
        </w:trPr>
        <w:tc>
          <w:tcPr>
            <w:tcW w:w="5000" w:type="pct"/>
            <w:gridSpan w:val="2"/>
          </w:tcPr>
          <w:p w14:paraId="3828CD0F" w14:textId="77777777" w:rsidR="00E25A4D" w:rsidRPr="00285942" w:rsidRDefault="00E25A4D" w:rsidP="00FD220E">
            <w:pPr>
              <w:pStyle w:val="Questionheader"/>
              <w:jc w:val="left"/>
            </w:pPr>
            <w:r>
              <w:t>Does your response contain any confidential information?</w:t>
            </w:r>
          </w:p>
        </w:tc>
      </w:tr>
      <w:tr w:rsidR="00E25A4D" w14:paraId="21D07C10" w14:textId="77777777" w:rsidTr="004B676D">
        <w:tc>
          <w:tcPr>
            <w:tcW w:w="1400" w:type="pct"/>
          </w:tcPr>
          <w:p w14:paraId="554A8DF9" w14:textId="77777777" w:rsidR="00C41EC0" w:rsidRPr="00C30802" w:rsidRDefault="00C41EC0" w:rsidP="00FD220E">
            <w:pPr>
              <w:pStyle w:val="Questionbodytext"/>
              <w:rPr>
                <w:b/>
              </w:rPr>
            </w:pPr>
            <w:r>
              <w:rPr>
                <w:b/>
              </w:rPr>
              <w:t>Response</w:t>
            </w:r>
          </w:p>
        </w:tc>
        <w:sdt>
          <w:sdtPr>
            <w:id w:val="2026977850"/>
            <w:placeholder>
              <w:docPart w:val="2914D73DA1294690ACF68DE28D63D9FB"/>
            </w:placeholder>
            <w:temporary/>
            <w:showingPlcHdr/>
            <w:comboBox>
              <w:listItem w:displayText="Yes" w:value="Yes"/>
              <w:listItem w:displayText="No" w:value="No"/>
            </w:comboBox>
          </w:sdtPr>
          <w:sdtContent>
            <w:tc>
              <w:tcPr>
                <w:tcW w:w="3600" w:type="pct"/>
              </w:tcPr>
              <w:p w14:paraId="28355A28"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75B750B9" w14:textId="77777777" w:rsidTr="00E25A4D">
        <w:tc>
          <w:tcPr>
            <w:tcW w:w="5000" w:type="pct"/>
            <w:gridSpan w:val="2"/>
          </w:tcPr>
          <w:p w14:paraId="563428E2"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A115359"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4A0CFC8" w14:textId="77777777" w:rsidR="004371AB" w:rsidRDefault="004371AB" w:rsidP="002F5392"/>
    <w:p w14:paraId="784FE7D2" w14:textId="77777777" w:rsidR="00C30802" w:rsidRDefault="00C30802" w:rsidP="00C30802">
      <w:pPr>
        <w:pStyle w:val="Subtitle"/>
        <w:pageBreakBefore/>
      </w:pPr>
      <w:r>
        <w:lastRenderedPageBreak/>
        <w:t>Consultation questions</w:t>
      </w:r>
    </w:p>
    <w:p w14:paraId="2C7D5E06"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5AF3E88" w14:textId="77777777" w:rsidTr="002B474A">
        <w:trPr>
          <w:tblHeader/>
        </w:trPr>
        <w:tc>
          <w:tcPr>
            <w:tcW w:w="5000" w:type="pct"/>
            <w:gridSpan w:val="2"/>
            <w:shd w:val="clear" w:color="auto" w:fill="007C31"/>
          </w:tcPr>
          <w:p w14:paraId="608CD409" w14:textId="77777777" w:rsidR="00335ED9" w:rsidRPr="00687160" w:rsidRDefault="00335ED9" w:rsidP="002B474A">
            <w:pPr>
              <w:pStyle w:val="Questiontitle"/>
              <w:rPr>
                <w:color w:val="007C31"/>
              </w:rPr>
            </w:pPr>
            <w:r>
              <w:t>Question 1</w:t>
            </w:r>
          </w:p>
        </w:tc>
      </w:tr>
      <w:tr w:rsidR="00335ED9" w14:paraId="283E3339" w14:textId="77777777" w:rsidTr="002B474A">
        <w:trPr>
          <w:tblHeader/>
        </w:trPr>
        <w:tc>
          <w:tcPr>
            <w:tcW w:w="5000" w:type="pct"/>
            <w:gridSpan w:val="2"/>
          </w:tcPr>
          <w:p w14:paraId="7EFE9209" w14:textId="5144790C" w:rsidR="00335ED9" w:rsidRDefault="00335ED9" w:rsidP="002B474A">
            <w:pPr>
              <w:pStyle w:val="Questionheader"/>
              <w:jc w:val="left"/>
            </w:pPr>
            <w:r>
              <w:t>Do you agree that the solution put forward will effectively resolve the identified issue?</w:t>
            </w:r>
          </w:p>
          <w:p w14:paraId="0735710A" w14:textId="6739ED2E" w:rsidR="00335ED9" w:rsidRPr="00EF754E" w:rsidRDefault="00335ED9" w:rsidP="002B474A">
            <w:pPr>
              <w:pStyle w:val="Questionheader"/>
              <w:jc w:val="left"/>
              <w:rPr>
                <w:i/>
              </w:rPr>
            </w:pPr>
            <w:r>
              <w:rPr>
                <w:i/>
              </w:rPr>
              <w:t>Please provide your rationale</w:t>
            </w:r>
            <w:r w:rsidR="00F868FF">
              <w:rPr>
                <w:i/>
              </w:rPr>
              <w:t>.</w:t>
            </w:r>
          </w:p>
        </w:tc>
      </w:tr>
      <w:tr w:rsidR="00335ED9" w14:paraId="31487959" w14:textId="77777777" w:rsidTr="002B474A">
        <w:tc>
          <w:tcPr>
            <w:tcW w:w="790" w:type="pct"/>
          </w:tcPr>
          <w:p w14:paraId="753FDA16" w14:textId="77777777" w:rsidR="00335ED9" w:rsidRPr="00C30802" w:rsidRDefault="00335ED9" w:rsidP="002B474A">
            <w:pPr>
              <w:pStyle w:val="Questionbodytext"/>
              <w:keepNext/>
              <w:rPr>
                <w:b/>
              </w:rPr>
            </w:pPr>
            <w:r w:rsidRPr="00C30802">
              <w:rPr>
                <w:b/>
              </w:rPr>
              <w:t>Response</w:t>
            </w:r>
          </w:p>
        </w:tc>
        <w:sdt>
          <w:sdtPr>
            <w:id w:val="2134439361"/>
            <w:placeholder>
              <w:docPart w:val="E99A2FA84AF0406FBBA199EE202DA961"/>
            </w:placeholder>
            <w:temporary/>
            <w:showingPlcHdr/>
            <w:comboBox>
              <w:listItem w:displayText="Yes" w:value="Yes"/>
              <w:listItem w:displayText="No" w:value="No"/>
            </w:comboBox>
          </w:sdtPr>
          <w:sdtContent>
            <w:tc>
              <w:tcPr>
                <w:tcW w:w="4210" w:type="pct"/>
              </w:tcPr>
              <w:p w14:paraId="2D9E69A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DE5409E" w14:textId="77777777" w:rsidTr="002B474A">
        <w:tc>
          <w:tcPr>
            <w:tcW w:w="790" w:type="pct"/>
          </w:tcPr>
          <w:p w14:paraId="446415F6" w14:textId="77777777" w:rsidR="00335ED9" w:rsidRPr="00C30802" w:rsidRDefault="00335ED9" w:rsidP="002B474A">
            <w:pPr>
              <w:pStyle w:val="Questionbodytext"/>
              <w:rPr>
                <w:b/>
              </w:rPr>
            </w:pPr>
            <w:r w:rsidRPr="00C30802">
              <w:rPr>
                <w:b/>
              </w:rPr>
              <w:t>Rationale</w:t>
            </w:r>
          </w:p>
        </w:tc>
        <w:sdt>
          <w:sdtPr>
            <w:id w:val="611174718"/>
            <w:placeholder>
              <w:docPart w:val="154C0BCC1E684E51BC20350DA32D9FC9"/>
            </w:placeholder>
            <w:temporary/>
            <w:showingPlcHdr/>
            <w15:appearance w15:val="hidden"/>
          </w:sdtPr>
          <w:sdtContent>
            <w:tc>
              <w:tcPr>
                <w:tcW w:w="4210" w:type="pct"/>
              </w:tcPr>
              <w:p w14:paraId="4EAB54E9"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EECBC4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02FA0BB" w14:textId="77777777" w:rsidTr="002B474A">
        <w:trPr>
          <w:tblHeader/>
        </w:trPr>
        <w:tc>
          <w:tcPr>
            <w:tcW w:w="5000" w:type="pct"/>
            <w:gridSpan w:val="2"/>
            <w:shd w:val="clear" w:color="auto" w:fill="007C31"/>
          </w:tcPr>
          <w:p w14:paraId="5B0093B6" w14:textId="77777777" w:rsidR="00335ED9" w:rsidRPr="00687160" w:rsidRDefault="00335ED9" w:rsidP="002B474A">
            <w:pPr>
              <w:pStyle w:val="Questiontitle"/>
              <w:rPr>
                <w:color w:val="007C31"/>
              </w:rPr>
            </w:pPr>
            <w:r>
              <w:t>Question 2</w:t>
            </w:r>
          </w:p>
        </w:tc>
      </w:tr>
      <w:tr w:rsidR="00335ED9" w14:paraId="5F050C36" w14:textId="77777777" w:rsidTr="002B474A">
        <w:trPr>
          <w:tblHeader/>
        </w:trPr>
        <w:tc>
          <w:tcPr>
            <w:tcW w:w="5000" w:type="pct"/>
            <w:gridSpan w:val="2"/>
          </w:tcPr>
          <w:p w14:paraId="7E360A2F" w14:textId="565D2520" w:rsidR="00335ED9" w:rsidRDefault="00335ED9" w:rsidP="002B474A">
            <w:pPr>
              <w:pStyle w:val="Questionheader"/>
              <w:jc w:val="left"/>
            </w:pPr>
            <w:bookmarkStart w:id="0" w:name="_Hlk529864215"/>
            <w:r>
              <w:t xml:space="preserve">Do you agree that the legal text will deliver </w:t>
            </w:r>
            <w:r w:rsidR="00F868FF">
              <w:t>MP268</w:t>
            </w:r>
            <w:r>
              <w:t>?</w:t>
            </w:r>
            <w:bookmarkEnd w:id="0"/>
          </w:p>
          <w:p w14:paraId="7A31AE9F" w14:textId="77777777" w:rsidR="00335ED9" w:rsidRPr="00EF754E" w:rsidRDefault="00335ED9" w:rsidP="002B474A">
            <w:pPr>
              <w:pStyle w:val="Questionheader"/>
              <w:jc w:val="left"/>
              <w:rPr>
                <w:i/>
              </w:rPr>
            </w:pPr>
            <w:r>
              <w:rPr>
                <w:i/>
              </w:rPr>
              <w:t>Please provide your rationale.</w:t>
            </w:r>
          </w:p>
        </w:tc>
      </w:tr>
      <w:tr w:rsidR="00335ED9" w14:paraId="3CDC3566" w14:textId="77777777" w:rsidTr="002B474A">
        <w:tc>
          <w:tcPr>
            <w:tcW w:w="790" w:type="pct"/>
          </w:tcPr>
          <w:p w14:paraId="5FB25699" w14:textId="77777777" w:rsidR="00335ED9" w:rsidRPr="00C30802" w:rsidRDefault="00335ED9" w:rsidP="002B474A">
            <w:pPr>
              <w:pStyle w:val="Questionbodytext"/>
              <w:keepNext/>
              <w:rPr>
                <w:b/>
              </w:rPr>
            </w:pPr>
            <w:r w:rsidRPr="00C30802">
              <w:rPr>
                <w:b/>
              </w:rPr>
              <w:t>Response</w:t>
            </w:r>
          </w:p>
        </w:tc>
        <w:sdt>
          <w:sdtPr>
            <w:id w:val="935174655"/>
            <w:placeholder>
              <w:docPart w:val="8D563DA5320F4A31AA21401416119E02"/>
            </w:placeholder>
            <w:temporary/>
            <w:showingPlcHdr/>
            <w:comboBox>
              <w:listItem w:displayText="Yes" w:value="Yes"/>
              <w:listItem w:displayText="No" w:value="No"/>
            </w:comboBox>
          </w:sdtPr>
          <w:sdtContent>
            <w:tc>
              <w:tcPr>
                <w:tcW w:w="4210" w:type="pct"/>
              </w:tcPr>
              <w:p w14:paraId="57B1036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19178E8" w14:textId="77777777" w:rsidTr="002B474A">
        <w:tc>
          <w:tcPr>
            <w:tcW w:w="790" w:type="pct"/>
          </w:tcPr>
          <w:p w14:paraId="66F95F9F" w14:textId="77777777" w:rsidR="00335ED9" w:rsidRPr="00C30802" w:rsidRDefault="00335ED9" w:rsidP="002B474A">
            <w:pPr>
              <w:pStyle w:val="Questionbodytext"/>
              <w:rPr>
                <w:b/>
              </w:rPr>
            </w:pPr>
            <w:r w:rsidRPr="00C30802">
              <w:rPr>
                <w:b/>
              </w:rPr>
              <w:t>Rationale</w:t>
            </w:r>
          </w:p>
        </w:tc>
        <w:sdt>
          <w:sdtPr>
            <w:id w:val="659734046"/>
            <w:placeholder>
              <w:docPart w:val="BFBF5112AABC4D9D994DFFBA824879C5"/>
            </w:placeholder>
            <w:temporary/>
            <w:showingPlcHdr/>
            <w15:appearance w15:val="hidden"/>
          </w:sdtPr>
          <w:sdtContent>
            <w:tc>
              <w:tcPr>
                <w:tcW w:w="4210" w:type="pct"/>
              </w:tcPr>
              <w:p w14:paraId="07D6413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4D83B85"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37AB657" w14:textId="77777777" w:rsidTr="002B474A">
        <w:trPr>
          <w:tblHeader/>
        </w:trPr>
        <w:tc>
          <w:tcPr>
            <w:tcW w:w="5000" w:type="pct"/>
            <w:gridSpan w:val="2"/>
            <w:shd w:val="clear" w:color="auto" w:fill="007C31"/>
          </w:tcPr>
          <w:p w14:paraId="76700B9E" w14:textId="77777777" w:rsidR="00335ED9" w:rsidRPr="00687160" w:rsidRDefault="00335ED9" w:rsidP="002B474A">
            <w:pPr>
              <w:pStyle w:val="Questiontitle"/>
              <w:rPr>
                <w:color w:val="007C31"/>
              </w:rPr>
            </w:pPr>
            <w:r>
              <w:t>Question 3</w:t>
            </w:r>
          </w:p>
        </w:tc>
      </w:tr>
      <w:tr w:rsidR="00335ED9" w14:paraId="14600EDC" w14:textId="77777777" w:rsidTr="002B474A">
        <w:trPr>
          <w:tblHeader/>
        </w:trPr>
        <w:tc>
          <w:tcPr>
            <w:tcW w:w="5000" w:type="pct"/>
            <w:gridSpan w:val="2"/>
          </w:tcPr>
          <w:p w14:paraId="55B210E1" w14:textId="77777777" w:rsidR="00335ED9" w:rsidRDefault="00335ED9" w:rsidP="002B474A">
            <w:pPr>
              <w:pStyle w:val="Questionheader"/>
              <w:jc w:val="left"/>
            </w:pPr>
            <w:bookmarkStart w:id="1" w:name="_Hlk529864203"/>
            <w:r>
              <w:t>Do you agree with the proposed implementation approach?</w:t>
            </w:r>
            <w:bookmarkEnd w:id="1"/>
          </w:p>
          <w:p w14:paraId="2B3E6972" w14:textId="77777777" w:rsidR="00335ED9" w:rsidRPr="00EF754E" w:rsidRDefault="00335ED9" w:rsidP="002B474A">
            <w:pPr>
              <w:pStyle w:val="Questionheader"/>
              <w:jc w:val="left"/>
              <w:rPr>
                <w:i/>
              </w:rPr>
            </w:pPr>
            <w:r>
              <w:rPr>
                <w:i/>
              </w:rPr>
              <w:t>Please provide your rationale.</w:t>
            </w:r>
          </w:p>
        </w:tc>
      </w:tr>
      <w:tr w:rsidR="00335ED9" w14:paraId="1BFCDA46" w14:textId="77777777" w:rsidTr="002B474A">
        <w:tc>
          <w:tcPr>
            <w:tcW w:w="790" w:type="pct"/>
          </w:tcPr>
          <w:p w14:paraId="4426DC99" w14:textId="77777777" w:rsidR="00335ED9" w:rsidRPr="00C30802" w:rsidRDefault="00335ED9" w:rsidP="002B474A">
            <w:pPr>
              <w:pStyle w:val="Questionbodytext"/>
              <w:keepNext/>
              <w:rPr>
                <w:b/>
              </w:rPr>
            </w:pPr>
            <w:r w:rsidRPr="00C30802">
              <w:rPr>
                <w:b/>
              </w:rPr>
              <w:t>Response</w:t>
            </w:r>
          </w:p>
        </w:tc>
        <w:sdt>
          <w:sdtPr>
            <w:id w:val="-1666542619"/>
            <w:placeholder>
              <w:docPart w:val="4EBBDCE7E49B4BAE8351A7C93CBF6FAE"/>
            </w:placeholder>
            <w:temporary/>
            <w:showingPlcHdr/>
            <w:comboBox>
              <w:listItem w:displayText="Yes" w:value="Yes"/>
              <w:listItem w:displayText="No" w:value="No"/>
            </w:comboBox>
          </w:sdtPr>
          <w:sdtContent>
            <w:tc>
              <w:tcPr>
                <w:tcW w:w="4210" w:type="pct"/>
              </w:tcPr>
              <w:p w14:paraId="21E9A8C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D98C778" w14:textId="77777777" w:rsidTr="002B474A">
        <w:tc>
          <w:tcPr>
            <w:tcW w:w="790" w:type="pct"/>
          </w:tcPr>
          <w:p w14:paraId="4E4E6C32" w14:textId="77777777" w:rsidR="00335ED9" w:rsidRPr="00C30802" w:rsidRDefault="00335ED9" w:rsidP="002B474A">
            <w:pPr>
              <w:pStyle w:val="Questionbodytext"/>
              <w:rPr>
                <w:b/>
              </w:rPr>
            </w:pPr>
            <w:r w:rsidRPr="00C30802">
              <w:rPr>
                <w:b/>
              </w:rPr>
              <w:t>Rationale</w:t>
            </w:r>
          </w:p>
        </w:tc>
        <w:sdt>
          <w:sdtPr>
            <w:id w:val="448435223"/>
            <w:placeholder>
              <w:docPart w:val="E241D750E0D24472AE60D5CCA320CBB1"/>
            </w:placeholder>
            <w:temporary/>
            <w:showingPlcHdr/>
            <w15:appearance w15:val="hidden"/>
          </w:sdtPr>
          <w:sdtContent>
            <w:tc>
              <w:tcPr>
                <w:tcW w:w="4210" w:type="pct"/>
              </w:tcPr>
              <w:p w14:paraId="31999FE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9294347" w14:textId="77777777" w:rsidR="00335ED9" w:rsidRDefault="00335ED9" w:rsidP="00335ED9"/>
    <w:p w14:paraId="5F06B7DC"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26C440D" w14:textId="77777777" w:rsidTr="002B474A">
        <w:trPr>
          <w:tblHeader/>
        </w:trPr>
        <w:tc>
          <w:tcPr>
            <w:tcW w:w="5000" w:type="pct"/>
            <w:gridSpan w:val="2"/>
            <w:shd w:val="clear" w:color="auto" w:fill="007C31"/>
          </w:tcPr>
          <w:p w14:paraId="1FC84E30" w14:textId="77777777" w:rsidR="00335ED9" w:rsidRPr="00687160" w:rsidRDefault="00335ED9" w:rsidP="002B474A">
            <w:pPr>
              <w:pStyle w:val="Questiontitle"/>
              <w:rPr>
                <w:color w:val="007C31"/>
              </w:rPr>
            </w:pPr>
            <w:r>
              <w:t>Question 4</w:t>
            </w:r>
          </w:p>
        </w:tc>
      </w:tr>
      <w:tr w:rsidR="00335ED9" w14:paraId="698D6AFB" w14:textId="77777777" w:rsidTr="002B474A">
        <w:trPr>
          <w:tblHeader/>
        </w:trPr>
        <w:tc>
          <w:tcPr>
            <w:tcW w:w="5000" w:type="pct"/>
            <w:gridSpan w:val="2"/>
          </w:tcPr>
          <w:p w14:paraId="6E7BA4E6" w14:textId="5D7BF10C" w:rsidR="00335ED9" w:rsidRDefault="00335ED9" w:rsidP="002B474A">
            <w:pPr>
              <w:pStyle w:val="Questionheader"/>
              <w:jc w:val="left"/>
            </w:pPr>
            <w:r w:rsidRPr="00EF290F">
              <w:t xml:space="preserve">Will there be any impact on your organisation to implement </w:t>
            </w:r>
            <w:r w:rsidR="00F868FF">
              <w:t>MP268</w:t>
            </w:r>
            <w:r w:rsidRPr="00EF290F">
              <w:t>?</w:t>
            </w:r>
          </w:p>
          <w:p w14:paraId="18720744" w14:textId="345EF614"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7704CC37" w14:textId="77777777" w:rsidTr="002B474A">
        <w:tc>
          <w:tcPr>
            <w:tcW w:w="790" w:type="pct"/>
          </w:tcPr>
          <w:p w14:paraId="714E109F" w14:textId="77777777" w:rsidR="00335ED9" w:rsidRPr="00C30802" w:rsidRDefault="00335ED9" w:rsidP="002B474A">
            <w:pPr>
              <w:pStyle w:val="Questionbodytext"/>
              <w:keepNext/>
              <w:rPr>
                <w:b/>
              </w:rPr>
            </w:pPr>
            <w:r w:rsidRPr="00C30802">
              <w:rPr>
                <w:b/>
              </w:rPr>
              <w:t>Response</w:t>
            </w:r>
          </w:p>
        </w:tc>
        <w:sdt>
          <w:sdtPr>
            <w:id w:val="-702007482"/>
            <w:placeholder>
              <w:docPart w:val="3481BCDFA6694FE39D99F53F4DE68173"/>
            </w:placeholder>
            <w:temporary/>
            <w:showingPlcHdr/>
            <w:comboBox>
              <w:listItem w:displayText="Yes" w:value="Yes"/>
              <w:listItem w:displayText="No" w:value="No"/>
            </w:comboBox>
          </w:sdtPr>
          <w:sdtContent>
            <w:tc>
              <w:tcPr>
                <w:tcW w:w="4210" w:type="pct"/>
              </w:tcPr>
              <w:p w14:paraId="5AE0A41D"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6A08B4A" w14:textId="77777777" w:rsidTr="002B474A">
        <w:tc>
          <w:tcPr>
            <w:tcW w:w="790" w:type="pct"/>
          </w:tcPr>
          <w:p w14:paraId="0E1B5876" w14:textId="77777777" w:rsidR="00335ED9" w:rsidRPr="00C30802" w:rsidRDefault="00335ED9" w:rsidP="002B474A">
            <w:pPr>
              <w:pStyle w:val="Questionbodytext"/>
              <w:rPr>
                <w:b/>
              </w:rPr>
            </w:pPr>
            <w:r w:rsidRPr="00C30802">
              <w:rPr>
                <w:b/>
              </w:rPr>
              <w:t>Rationale</w:t>
            </w:r>
          </w:p>
        </w:tc>
        <w:sdt>
          <w:sdtPr>
            <w:id w:val="-903063523"/>
            <w:placeholder>
              <w:docPart w:val="4C6A02D57F704606B69F747F0AC0BDC0"/>
            </w:placeholder>
            <w:temporary/>
            <w:showingPlcHdr/>
            <w15:appearance w15:val="hidden"/>
          </w:sdtPr>
          <w:sdtContent>
            <w:tc>
              <w:tcPr>
                <w:tcW w:w="4210" w:type="pct"/>
              </w:tcPr>
              <w:p w14:paraId="4A1D71B8"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80C81D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CAAF3AB" w14:textId="77777777" w:rsidTr="002B474A">
        <w:trPr>
          <w:tblHeader/>
        </w:trPr>
        <w:tc>
          <w:tcPr>
            <w:tcW w:w="5000" w:type="pct"/>
            <w:gridSpan w:val="2"/>
            <w:shd w:val="clear" w:color="auto" w:fill="007C31"/>
          </w:tcPr>
          <w:p w14:paraId="52DE7E95" w14:textId="77777777" w:rsidR="00335ED9" w:rsidRPr="00687160" w:rsidRDefault="00335ED9" w:rsidP="002B474A">
            <w:pPr>
              <w:pStyle w:val="Questiontitle"/>
              <w:rPr>
                <w:color w:val="007C31"/>
              </w:rPr>
            </w:pPr>
            <w:r>
              <w:lastRenderedPageBreak/>
              <w:t>Question 5</w:t>
            </w:r>
          </w:p>
        </w:tc>
      </w:tr>
      <w:tr w:rsidR="00335ED9" w14:paraId="3C547EA2" w14:textId="77777777" w:rsidTr="002B474A">
        <w:trPr>
          <w:tblHeader/>
        </w:trPr>
        <w:tc>
          <w:tcPr>
            <w:tcW w:w="5000" w:type="pct"/>
            <w:gridSpan w:val="2"/>
          </w:tcPr>
          <w:p w14:paraId="0552C349" w14:textId="0CB00AAE" w:rsidR="00335ED9" w:rsidRDefault="00335ED9" w:rsidP="002B474A">
            <w:pPr>
              <w:pStyle w:val="Questionheader"/>
              <w:jc w:val="left"/>
            </w:pPr>
            <w:bookmarkStart w:id="2" w:name="_Hlk529864069"/>
            <w:r w:rsidRPr="00EF290F">
              <w:t>Will you</w:t>
            </w:r>
            <w:r>
              <w:t>r organisation</w:t>
            </w:r>
            <w:r w:rsidRPr="00EF290F">
              <w:t xml:space="preserve"> incur any costs in implementing </w:t>
            </w:r>
            <w:r w:rsidR="00F868FF">
              <w:t>MP268</w:t>
            </w:r>
            <w:r w:rsidRPr="00EF290F">
              <w:t>?</w:t>
            </w:r>
            <w:bookmarkEnd w:id="2"/>
          </w:p>
          <w:p w14:paraId="531A8B07" w14:textId="589677BF"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 xml:space="preserve">. </w:t>
            </w:r>
          </w:p>
        </w:tc>
      </w:tr>
      <w:tr w:rsidR="00335ED9" w14:paraId="72435AD8" w14:textId="77777777" w:rsidTr="002B474A">
        <w:tc>
          <w:tcPr>
            <w:tcW w:w="790" w:type="pct"/>
          </w:tcPr>
          <w:p w14:paraId="108AE6B2" w14:textId="77777777" w:rsidR="00335ED9" w:rsidRPr="00C30802" w:rsidRDefault="00335ED9" w:rsidP="002B474A">
            <w:pPr>
              <w:pStyle w:val="Questionbodytext"/>
              <w:keepNext/>
              <w:rPr>
                <w:b/>
              </w:rPr>
            </w:pPr>
            <w:r w:rsidRPr="00C30802">
              <w:rPr>
                <w:b/>
              </w:rPr>
              <w:t>Response</w:t>
            </w:r>
          </w:p>
        </w:tc>
        <w:sdt>
          <w:sdtPr>
            <w:id w:val="-869226481"/>
            <w:placeholder>
              <w:docPart w:val="325D92ED1CF148D7B2B94DDB84DE886F"/>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Content>
            <w:tc>
              <w:tcPr>
                <w:tcW w:w="4210" w:type="pct"/>
              </w:tcPr>
              <w:p w14:paraId="3BC0E5F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CAB82DE" w14:textId="77777777" w:rsidTr="002B474A">
        <w:tc>
          <w:tcPr>
            <w:tcW w:w="790" w:type="pct"/>
          </w:tcPr>
          <w:p w14:paraId="1D01050F" w14:textId="77777777" w:rsidR="00335ED9" w:rsidRPr="00C30802" w:rsidRDefault="00335ED9" w:rsidP="002B474A">
            <w:pPr>
              <w:pStyle w:val="Questionbodytext"/>
              <w:rPr>
                <w:b/>
              </w:rPr>
            </w:pPr>
            <w:r w:rsidRPr="00C30802">
              <w:rPr>
                <w:b/>
              </w:rPr>
              <w:t>Rationale</w:t>
            </w:r>
          </w:p>
        </w:tc>
        <w:sdt>
          <w:sdtPr>
            <w:id w:val="-1292133957"/>
            <w:placeholder>
              <w:docPart w:val="B5D27D719DB74CC391A2AC1B539AB4E3"/>
            </w:placeholder>
            <w:temporary/>
            <w:showingPlcHdr/>
            <w15:appearance w15:val="hidden"/>
          </w:sdtPr>
          <w:sdtContent>
            <w:tc>
              <w:tcPr>
                <w:tcW w:w="4210" w:type="pct"/>
              </w:tcPr>
              <w:p w14:paraId="4B2BDC3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AC85F8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A97119D" w14:textId="77777777" w:rsidTr="002B474A">
        <w:trPr>
          <w:tblHeader/>
        </w:trPr>
        <w:tc>
          <w:tcPr>
            <w:tcW w:w="5000" w:type="pct"/>
            <w:gridSpan w:val="2"/>
            <w:shd w:val="clear" w:color="auto" w:fill="007C31"/>
          </w:tcPr>
          <w:p w14:paraId="4405B900" w14:textId="77777777" w:rsidR="00335ED9" w:rsidRPr="00687160" w:rsidRDefault="00335ED9" w:rsidP="002B474A">
            <w:pPr>
              <w:pStyle w:val="Questiontitle"/>
              <w:rPr>
                <w:color w:val="007C31"/>
              </w:rPr>
            </w:pPr>
            <w:r>
              <w:t>Question 6</w:t>
            </w:r>
          </w:p>
        </w:tc>
      </w:tr>
      <w:tr w:rsidR="00335ED9" w14:paraId="77F5154D" w14:textId="77777777" w:rsidTr="002B474A">
        <w:trPr>
          <w:tblHeader/>
        </w:trPr>
        <w:tc>
          <w:tcPr>
            <w:tcW w:w="5000" w:type="pct"/>
            <w:gridSpan w:val="2"/>
          </w:tcPr>
          <w:p w14:paraId="008B7AFF" w14:textId="4E4D207A" w:rsidR="00335ED9" w:rsidRDefault="00335ED9" w:rsidP="002B474A">
            <w:pPr>
              <w:pStyle w:val="Questionheader"/>
              <w:jc w:val="left"/>
            </w:pPr>
            <w:bookmarkStart w:id="3" w:name="_Hlk529864189"/>
            <w:r>
              <w:t xml:space="preserve">How long from the point of approval would your organisation need to implement </w:t>
            </w:r>
            <w:r w:rsidR="00F868FF">
              <w:t>MP268</w:t>
            </w:r>
            <w:r>
              <w:t>?</w:t>
            </w:r>
            <w:bookmarkEnd w:id="3"/>
          </w:p>
          <w:p w14:paraId="01FA3CA4" w14:textId="18DB7E2C" w:rsidR="00335ED9" w:rsidRPr="00EF754E" w:rsidRDefault="00335ED9" w:rsidP="002B474A">
            <w:pPr>
              <w:pStyle w:val="Questionheader"/>
              <w:jc w:val="left"/>
              <w:rPr>
                <w:i/>
              </w:rPr>
            </w:pPr>
            <w:r>
              <w:rPr>
                <w:i/>
              </w:rPr>
              <w:t>Please provide your rationale, including the activities you would need to complete during this time.</w:t>
            </w:r>
          </w:p>
        </w:tc>
      </w:tr>
      <w:tr w:rsidR="00335ED9" w14:paraId="001F46B0" w14:textId="77777777" w:rsidTr="002B474A">
        <w:tc>
          <w:tcPr>
            <w:tcW w:w="790" w:type="pct"/>
          </w:tcPr>
          <w:p w14:paraId="103F1961" w14:textId="77777777" w:rsidR="00335ED9" w:rsidRPr="00C30802" w:rsidRDefault="00335ED9" w:rsidP="002B474A">
            <w:pPr>
              <w:pStyle w:val="Questionbodytext"/>
              <w:keepNext/>
              <w:rPr>
                <w:b/>
              </w:rPr>
            </w:pPr>
            <w:r w:rsidRPr="00C30802">
              <w:rPr>
                <w:b/>
              </w:rPr>
              <w:t>Response</w:t>
            </w:r>
          </w:p>
        </w:tc>
        <w:sdt>
          <w:sdtPr>
            <w:id w:val="1300799460"/>
            <w:placeholder>
              <w:docPart w:val="52641DF5DF4246BE89A2FA5EDEB32A25"/>
            </w:placeholder>
            <w:temporary/>
            <w:showingPlcHdr/>
            <w15:appearance w15:val="hidden"/>
          </w:sdtPr>
          <w:sdtContent>
            <w:tc>
              <w:tcPr>
                <w:tcW w:w="4210" w:type="pct"/>
              </w:tcPr>
              <w:p w14:paraId="5FBD66D8"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7D51F28A" w14:textId="77777777" w:rsidTr="002B474A">
        <w:tc>
          <w:tcPr>
            <w:tcW w:w="790" w:type="pct"/>
          </w:tcPr>
          <w:p w14:paraId="4AE775B9" w14:textId="77777777" w:rsidR="00335ED9" w:rsidRPr="00C30802" w:rsidRDefault="00335ED9" w:rsidP="002B474A">
            <w:pPr>
              <w:pStyle w:val="Questionbodytext"/>
              <w:rPr>
                <w:b/>
              </w:rPr>
            </w:pPr>
            <w:r w:rsidRPr="00C30802">
              <w:rPr>
                <w:b/>
              </w:rPr>
              <w:t>Rationale</w:t>
            </w:r>
          </w:p>
        </w:tc>
        <w:sdt>
          <w:sdtPr>
            <w:id w:val="-748815560"/>
            <w:placeholder>
              <w:docPart w:val="70FAC28826394FAA9988447E0E806485"/>
            </w:placeholder>
            <w:temporary/>
            <w:showingPlcHdr/>
            <w15:appearance w15:val="hidden"/>
          </w:sdtPr>
          <w:sdtContent>
            <w:tc>
              <w:tcPr>
                <w:tcW w:w="4210" w:type="pct"/>
              </w:tcPr>
              <w:p w14:paraId="2C9C255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BD29A35" w14:textId="77777777" w:rsidR="00335ED9" w:rsidRDefault="00335ED9" w:rsidP="00335ED9"/>
    <w:p w14:paraId="6972C9AE"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1A33A59" w14:textId="77777777" w:rsidTr="002B474A">
        <w:trPr>
          <w:tblHeader/>
        </w:trPr>
        <w:tc>
          <w:tcPr>
            <w:tcW w:w="5000" w:type="pct"/>
            <w:gridSpan w:val="2"/>
            <w:shd w:val="clear" w:color="auto" w:fill="007C31"/>
          </w:tcPr>
          <w:p w14:paraId="73AFFDA9" w14:textId="77777777" w:rsidR="00335ED9" w:rsidRPr="00687160" w:rsidRDefault="00335ED9" w:rsidP="002B474A">
            <w:pPr>
              <w:pStyle w:val="Questiontitle"/>
              <w:rPr>
                <w:color w:val="007C31"/>
              </w:rPr>
            </w:pPr>
            <w:r>
              <w:t>Question 7</w:t>
            </w:r>
          </w:p>
        </w:tc>
      </w:tr>
      <w:tr w:rsidR="00335ED9" w14:paraId="4F24F665" w14:textId="77777777" w:rsidTr="002B474A">
        <w:trPr>
          <w:tblHeader/>
        </w:trPr>
        <w:tc>
          <w:tcPr>
            <w:tcW w:w="5000" w:type="pct"/>
            <w:gridSpan w:val="2"/>
          </w:tcPr>
          <w:p w14:paraId="2E024F36" w14:textId="7FD9BD88" w:rsidR="00335ED9" w:rsidRDefault="00335ED9" w:rsidP="002B474A">
            <w:pPr>
              <w:pStyle w:val="Questionheader"/>
              <w:jc w:val="left"/>
            </w:pPr>
            <w:bookmarkStart w:id="4" w:name="_Hlk529864091"/>
            <w:r>
              <w:t xml:space="preserve">Do you believe that </w:t>
            </w:r>
            <w:r w:rsidR="00F868FF">
              <w:t>MP268</w:t>
            </w:r>
            <w:r>
              <w:t xml:space="preserve"> would better facilitate the General SEC Objectives</w:t>
            </w:r>
            <w:bookmarkEnd w:id="4"/>
            <w:r>
              <w:t>?</w:t>
            </w:r>
          </w:p>
          <w:p w14:paraId="29A58D28" w14:textId="77777777" w:rsidR="00335ED9" w:rsidRPr="00EF754E" w:rsidRDefault="00335ED9" w:rsidP="002B474A">
            <w:pPr>
              <w:pStyle w:val="Questionheader"/>
              <w:jc w:val="left"/>
              <w:rPr>
                <w:i/>
              </w:rPr>
            </w:pPr>
            <w:r>
              <w:rPr>
                <w:i/>
              </w:rPr>
              <w:t>Please provide your rationale with reference to the General SEC Objectives.</w:t>
            </w:r>
          </w:p>
        </w:tc>
      </w:tr>
      <w:tr w:rsidR="00335ED9" w14:paraId="79750175" w14:textId="77777777" w:rsidTr="002B474A">
        <w:tc>
          <w:tcPr>
            <w:tcW w:w="790" w:type="pct"/>
          </w:tcPr>
          <w:p w14:paraId="580D69BD" w14:textId="77777777" w:rsidR="00335ED9" w:rsidRPr="00C30802" w:rsidRDefault="00335ED9" w:rsidP="002B474A">
            <w:pPr>
              <w:pStyle w:val="Questionbodytext"/>
              <w:keepNext/>
              <w:rPr>
                <w:b/>
              </w:rPr>
            </w:pPr>
            <w:r w:rsidRPr="00C30802">
              <w:rPr>
                <w:b/>
              </w:rPr>
              <w:t>Response</w:t>
            </w:r>
          </w:p>
        </w:tc>
        <w:sdt>
          <w:sdtPr>
            <w:id w:val="1607079759"/>
            <w:placeholder>
              <w:docPart w:val="00223D564CBB43FD8B72F37A4CD791C4"/>
            </w:placeholder>
            <w:temporary/>
            <w:showingPlcHdr/>
            <w:comboBox>
              <w:listItem w:displayText="Yes" w:value="Yes"/>
              <w:listItem w:displayText="No" w:value="No"/>
            </w:comboBox>
          </w:sdtPr>
          <w:sdtContent>
            <w:tc>
              <w:tcPr>
                <w:tcW w:w="4210" w:type="pct"/>
              </w:tcPr>
              <w:p w14:paraId="159E6AD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9BE92CA" w14:textId="77777777" w:rsidTr="002B474A">
        <w:tc>
          <w:tcPr>
            <w:tcW w:w="790" w:type="pct"/>
          </w:tcPr>
          <w:p w14:paraId="18C5D96C" w14:textId="77777777" w:rsidR="00335ED9" w:rsidRPr="00C30802" w:rsidRDefault="00335ED9" w:rsidP="002B474A">
            <w:pPr>
              <w:pStyle w:val="Questionbodytext"/>
              <w:rPr>
                <w:b/>
              </w:rPr>
            </w:pPr>
            <w:r w:rsidRPr="00C30802">
              <w:rPr>
                <w:b/>
              </w:rPr>
              <w:t>Rationale</w:t>
            </w:r>
          </w:p>
        </w:tc>
        <w:sdt>
          <w:sdtPr>
            <w:id w:val="2103529675"/>
            <w:placeholder>
              <w:docPart w:val="BAA2CF61049842FC875478D9200EC693"/>
            </w:placeholder>
            <w:temporary/>
            <w:showingPlcHdr/>
            <w15:appearance w15:val="hidden"/>
          </w:sdtPr>
          <w:sdtContent>
            <w:tc>
              <w:tcPr>
                <w:tcW w:w="4210" w:type="pct"/>
              </w:tcPr>
              <w:p w14:paraId="7932B7B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F1228E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8F35811" w14:textId="77777777" w:rsidTr="002B474A">
        <w:trPr>
          <w:tblHeader/>
        </w:trPr>
        <w:tc>
          <w:tcPr>
            <w:tcW w:w="5000" w:type="pct"/>
            <w:gridSpan w:val="2"/>
            <w:shd w:val="clear" w:color="auto" w:fill="007C31"/>
          </w:tcPr>
          <w:p w14:paraId="46B8C1E5" w14:textId="77777777" w:rsidR="00335ED9" w:rsidRPr="00687160" w:rsidRDefault="00335ED9" w:rsidP="002B474A">
            <w:pPr>
              <w:pStyle w:val="Questiontitle"/>
              <w:rPr>
                <w:color w:val="007C31"/>
              </w:rPr>
            </w:pPr>
            <w:r>
              <w:t>Question 8</w:t>
            </w:r>
          </w:p>
        </w:tc>
      </w:tr>
      <w:tr w:rsidR="00335ED9" w14:paraId="0396EF27" w14:textId="77777777" w:rsidTr="002B474A">
        <w:trPr>
          <w:tblHeader/>
        </w:trPr>
        <w:tc>
          <w:tcPr>
            <w:tcW w:w="5000" w:type="pct"/>
            <w:gridSpan w:val="2"/>
          </w:tcPr>
          <w:p w14:paraId="6A8650E6" w14:textId="4EEE33FB"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 xml:space="preserve">or benefits to consumers if </w:t>
            </w:r>
            <w:r w:rsidR="00F868FF">
              <w:t>MP268</w:t>
            </w:r>
            <w:r w:rsidRPr="00720D6F">
              <w:t xml:space="preserve"> is implemented?</w:t>
            </w:r>
          </w:p>
          <w:p w14:paraId="3DDA87C2"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159C3215" w14:textId="77777777" w:rsidTr="002B474A">
        <w:tc>
          <w:tcPr>
            <w:tcW w:w="790" w:type="pct"/>
          </w:tcPr>
          <w:p w14:paraId="50615E32" w14:textId="77777777" w:rsidR="00335ED9" w:rsidRPr="00C30802" w:rsidRDefault="00335ED9" w:rsidP="002B474A">
            <w:pPr>
              <w:pStyle w:val="Questionbodytext"/>
              <w:keepNext/>
              <w:rPr>
                <w:b/>
              </w:rPr>
            </w:pPr>
            <w:r w:rsidRPr="00C30802">
              <w:rPr>
                <w:b/>
              </w:rPr>
              <w:t>Response</w:t>
            </w:r>
          </w:p>
        </w:tc>
        <w:sdt>
          <w:sdtPr>
            <w:id w:val="1637303030"/>
            <w:placeholder>
              <w:docPart w:val="BA1C784F37444A6F9601D23EE18C9799"/>
            </w:placeholder>
            <w:temporary/>
            <w:showingPlcHdr/>
            <w:comboBox>
              <w:listItem w:displayText="Yes" w:value="Yes"/>
              <w:listItem w:displayText="No" w:value="No"/>
            </w:comboBox>
          </w:sdtPr>
          <w:sdtContent>
            <w:tc>
              <w:tcPr>
                <w:tcW w:w="4210" w:type="pct"/>
              </w:tcPr>
              <w:p w14:paraId="4267726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FC22E52" w14:textId="77777777" w:rsidTr="002B474A">
        <w:tc>
          <w:tcPr>
            <w:tcW w:w="790" w:type="pct"/>
          </w:tcPr>
          <w:p w14:paraId="243A1B9C" w14:textId="77777777" w:rsidR="00335ED9" w:rsidRPr="00C30802" w:rsidRDefault="00335ED9" w:rsidP="002B474A">
            <w:pPr>
              <w:pStyle w:val="Questionbodytext"/>
              <w:rPr>
                <w:b/>
              </w:rPr>
            </w:pPr>
            <w:r w:rsidRPr="00C30802">
              <w:rPr>
                <w:b/>
              </w:rPr>
              <w:t>Rationale</w:t>
            </w:r>
          </w:p>
        </w:tc>
        <w:sdt>
          <w:sdtPr>
            <w:id w:val="787172475"/>
            <w:placeholder>
              <w:docPart w:val="4910FB70EA684154B1BC733CE48865B4"/>
            </w:placeholder>
            <w:temporary/>
            <w:showingPlcHdr/>
            <w15:appearance w15:val="hidden"/>
          </w:sdtPr>
          <w:sdtContent>
            <w:tc>
              <w:tcPr>
                <w:tcW w:w="4210" w:type="pct"/>
              </w:tcPr>
              <w:p w14:paraId="6441EA3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777D56E"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3521F67" w14:textId="77777777" w:rsidTr="002B474A">
        <w:trPr>
          <w:tblHeader/>
        </w:trPr>
        <w:tc>
          <w:tcPr>
            <w:tcW w:w="5000" w:type="pct"/>
            <w:gridSpan w:val="2"/>
            <w:shd w:val="clear" w:color="auto" w:fill="007C31"/>
          </w:tcPr>
          <w:p w14:paraId="7B43CE66" w14:textId="77777777" w:rsidR="00335ED9" w:rsidRPr="00687160" w:rsidRDefault="00335ED9" w:rsidP="002B474A">
            <w:pPr>
              <w:pStyle w:val="Questiontitle"/>
              <w:rPr>
                <w:color w:val="007C31"/>
              </w:rPr>
            </w:pPr>
            <w:r>
              <w:lastRenderedPageBreak/>
              <w:t>Question 9</w:t>
            </w:r>
          </w:p>
        </w:tc>
      </w:tr>
      <w:tr w:rsidR="00335ED9" w14:paraId="0F7B520F" w14:textId="77777777" w:rsidTr="002B474A">
        <w:trPr>
          <w:tblHeader/>
        </w:trPr>
        <w:tc>
          <w:tcPr>
            <w:tcW w:w="5000" w:type="pct"/>
            <w:gridSpan w:val="2"/>
          </w:tcPr>
          <w:p w14:paraId="308BB877" w14:textId="741CB66F" w:rsidR="00335ED9" w:rsidRDefault="00335ED9" w:rsidP="002B474A">
            <w:pPr>
              <w:pStyle w:val="Questionheader"/>
              <w:jc w:val="left"/>
            </w:pPr>
            <w:bookmarkStart w:id="5" w:name="_Hlk529864124"/>
            <w:r w:rsidRPr="00EF290F">
              <w:t xml:space="preserve">Noting the costs and benefits of this modification, do you believe </w:t>
            </w:r>
            <w:r w:rsidR="00F868FF">
              <w:t>MP268</w:t>
            </w:r>
            <w:r w:rsidRPr="00EF290F">
              <w:t xml:space="preserve"> should be approved?</w:t>
            </w:r>
            <w:bookmarkEnd w:id="5"/>
          </w:p>
          <w:p w14:paraId="7B30856B" w14:textId="77777777" w:rsidR="00335ED9" w:rsidRPr="00EF754E" w:rsidRDefault="00335ED9" w:rsidP="002B474A">
            <w:pPr>
              <w:pStyle w:val="Questionheader"/>
              <w:jc w:val="left"/>
              <w:rPr>
                <w:i/>
              </w:rPr>
            </w:pPr>
            <w:r>
              <w:rPr>
                <w:i/>
              </w:rPr>
              <w:t>Please provide your rationale.</w:t>
            </w:r>
          </w:p>
        </w:tc>
      </w:tr>
      <w:tr w:rsidR="00335ED9" w14:paraId="42B85046" w14:textId="77777777" w:rsidTr="002B474A">
        <w:tc>
          <w:tcPr>
            <w:tcW w:w="790" w:type="pct"/>
          </w:tcPr>
          <w:p w14:paraId="0907CA6A" w14:textId="77777777" w:rsidR="00335ED9" w:rsidRPr="00C30802" w:rsidRDefault="00335ED9" w:rsidP="002B474A">
            <w:pPr>
              <w:pStyle w:val="Questionbodytext"/>
              <w:keepNext/>
              <w:rPr>
                <w:b/>
              </w:rPr>
            </w:pPr>
            <w:r w:rsidRPr="00C30802">
              <w:rPr>
                <w:b/>
              </w:rPr>
              <w:t>Response</w:t>
            </w:r>
          </w:p>
        </w:tc>
        <w:sdt>
          <w:sdtPr>
            <w:id w:val="-672332921"/>
            <w:placeholder>
              <w:docPart w:val="3FEF5E88483B460B91334384FA8ED535"/>
            </w:placeholder>
            <w:temporary/>
            <w:showingPlcHdr/>
            <w:comboBox>
              <w:listItem w:displayText="Yes" w:value="Yes"/>
              <w:listItem w:displayText="No" w:value="No"/>
            </w:comboBox>
          </w:sdtPr>
          <w:sdtContent>
            <w:tc>
              <w:tcPr>
                <w:tcW w:w="4210" w:type="pct"/>
              </w:tcPr>
              <w:p w14:paraId="0AED0A7F"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640F392" w14:textId="77777777" w:rsidTr="002B474A">
        <w:tc>
          <w:tcPr>
            <w:tcW w:w="790" w:type="pct"/>
          </w:tcPr>
          <w:p w14:paraId="33EC78BA" w14:textId="77777777" w:rsidR="00335ED9" w:rsidRPr="00C30802" w:rsidRDefault="00335ED9" w:rsidP="002B474A">
            <w:pPr>
              <w:pStyle w:val="Questionbodytext"/>
              <w:rPr>
                <w:b/>
              </w:rPr>
            </w:pPr>
            <w:r w:rsidRPr="00C30802">
              <w:rPr>
                <w:b/>
              </w:rPr>
              <w:t>Rationale</w:t>
            </w:r>
          </w:p>
        </w:tc>
        <w:sdt>
          <w:sdtPr>
            <w:id w:val="-1868981342"/>
            <w:placeholder>
              <w:docPart w:val="4F7A0CEACB084C4B8F497AB18B693192"/>
            </w:placeholder>
            <w:temporary/>
            <w:showingPlcHdr/>
            <w15:appearance w15:val="hidden"/>
          </w:sdtPr>
          <w:sdtContent>
            <w:tc>
              <w:tcPr>
                <w:tcW w:w="4210" w:type="pct"/>
              </w:tcPr>
              <w:p w14:paraId="11E0559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4CD2731" w14:textId="77777777" w:rsidR="00335ED9" w:rsidRDefault="00335ED9" w:rsidP="00335ED9"/>
    <w:p w14:paraId="2D656602"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A8D11F8" w14:textId="77777777" w:rsidTr="002B474A">
        <w:trPr>
          <w:tblHeader/>
        </w:trPr>
        <w:tc>
          <w:tcPr>
            <w:tcW w:w="5000" w:type="pct"/>
            <w:gridSpan w:val="2"/>
            <w:shd w:val="clear" w:color="auto" w:fill="007C31"/>
          </w:tcPr>
          <w:p w14:paraId="26072116" w14:textId="77777777" w:rsidR="00335ED9" w:rsidRPr="00687160" w:rsidRDefault="00335ED9" w:rsidP="002B474A">
            <w:pPr>
              <w:pStyle w:val="Questiontitle"/>
              <w:rPr>
                <w:color w:val="007C31"/>
              </w:rPr>
            </w:pPr>
            <w:r>
              <w:t>Question 10</w:t>
            </w:r>
          </w:p>
        </w:tc>
      </w:tr>
      <w:tr w:rsidR="00335ED9" w14:paraId="7B6415C9" w14:textId="77777777" w:rsidTr="002B474A">
        <w:trPr>
          <w:tblHeader/>
        </w:trPr>
        <w:tc>
          <w:tcPr>
            <w:tcW w:w="5000" w:type="pct"/>
            <w:gridSpan w:val="2"/>
          </w:tcPr>
          <w:p w14:paraId="10F75427" w14:textId="77777777" w:rsidR="00335ED9" w:rsidRPr="00045D67" w:rsidRDefault="00335ED9" w:rsidP="002B474A">
            <w:pPr>
              <w:pStyle w:val="Questionheader"/>
              <w:jc w:val="left"/>
            </w:pPr>
            <w:r>
              <w:t>Please provide any further comments you may have.</w:t>
            </w:r>
          </w:p>
        </w:tc>
      </w:tr>
      <w:tr w:rsidR="00335ED9" w14:paraId="1ACB2274" w14:textId="77777777" w:rsidTr="002B474A">
        <w:tc>
          <w:tcPr>
            <w:tcW w:w="790" w:type="pct"/>
          </w:tcPr>
          <w:p w14:paraId="49A4B402" w14:textId="77777777" w:rsidR="00335ED9" w:rsidRPr="00C30802" w:rsidRDefault="00335ED9" w:rsidP="002B474A">
            <w:pPr>
              <w:pStyle w:val="Questionbodytext"/>
              <w:rPr>
                <w:b/>
              </w:rPr>
            </w:pPr>
            <w:r>
              <w:rPr>
                <w:b/>
              </w:rPr>
              <w:t>Comments</w:t>
            </w:r>
          </w:p>
        </w:tc>
        <w:sdt>
          <w:sdtPr>
            <w:id w:val="-2041964367"/>
            <w:placeholder>
              <w:docPart w:val="681A89DCC6974A0A91D17F8E40714B1C"/>
            </w:placeholder>
            <w:temporary/>
            <w:showingPlcHdr/>
            <w15:appearance w15:val="hidden"/>
          </w:sdtPr>
          <w:sdtContent>
            <w:tc>
              <w:tcPr>
                <w:tcW w:w="4210" w:type="pct"/>
              </w:tcPr>
              <w:p w14:paraId="4E9A9175"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120C1BA0" w14:textId="77777777" w:rsidR="00335ED9" w:rsidRDefault="00335ED9" w:rsidP="00335ED9"/>
    <w:p w14:paraId="758C751B" w14:textId="77777777" w:rsidR="00335ED9" w:rsidRDefault="00335ED9" w:rsidP="00335ED9">
      <w:r w:rsidRPr="003149DD">
        <w:rPr>
          <w:noProof/>
        </w:rPr>
        <mc:AlternateContent>
          <mc:Choice Requires="wps">
            <w:drawing>
              <wp:anchor distT="0" distB="0" distL="114300" distR="114300" simplePos="0" relativeHeight="251672576" behindDoc="0" locked="0" layoutInCell="1" allowOverlap="1" wp14:anchorId="3420B14F" wp14:editId="653EE556">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8C3C71E"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19BA9BCC" w14:textId="77777777" w:rsidR="00335ED9" w:rsidRDefault="00335ED9" w:rsidP="00335ED9">
                            <w:pPr>
                              <w:rPr>
                                <w:b/>
                                <w:color w:val="FFFFFF"/>
                                <w:sz w:val="24"/>
                                <w:szCs w:val="40"/>
                              </w:rPr>
                            </w:pPr>
                          </w:p>
                          <w:p w14:paraId="26F7A90B" w14:textId="77777777" w:rsidR="00335ED9" w:rsidRPr="00C9366D" w:rsidRDefault="00335ED9" w:rsidP="00335ED9">
                            <w:pPr>
                              <w:rPr>
                                <w:color w:val="FFFFFF"/>
                                <w:sz w:val="24"/>
                                <w:szCs w:val="40"/>
                              </w:rPr>
                            </w:pPr>
                            <w:r w:rsidRPr="00C9366D">
                              <w:rPr>
                                <w:color w:val="FFFFFF"/>
                                <w:sz w:val="24"/>
                                <w:szCs w:val="40"/>
                              </w:rPr>
                              <w:t>8 Fenchurch Place, London, EC3M 4AJ</w:t>
                            </w:r>
                          </w:p>
                          <w:p w14:paraId="061CCCDD" w14:textId="77777777" w:rsidR="00335ED9" w:rsidRPr="00C9366D" w:rsidRDefault="00335ED9" w:rsidP="00335ED9">
                            <w:pPr>
                              <w:rPr>
                                <w:color w:val="FFFFFF"/>
                                <w:sz w:val="24"/>
                                <w:szCs w:val="40"/>
                              </w:rPr>
                            </w:pPr>
                            <w:r w:rsidRPr="00C9366D">
                              <w:rPr>
                                <w:color w:val="FFFFFF"/>
                                <w:sz w:val="24"/>
                                <w:szCs w:val="40"/>
                              </w:rPr>
                              <w:t>020 7090 7755</w:t>
                            </w:r>
                          </w:p>
                          <w:p w14:paraId="19EBE0CD"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0B14F"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8C3C71E"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19BA9BCC" w14:textId="77777777" w:rsidR="00335ED9" w:rsidRDefault="00335ED9" w:rsidP="00335ED9">
                      <w:pPr>
                        <w:rPr>
                          <w:b/>
                          <w:color w:val="FFFFFF"/>
                          <w:sz w:val="24"/>
                          <w:szCs w:val="40"/>
                        </w:rPr>
                      </w:pPr>
                    </w:p>
                    <w:p w14:paraId="26F7A90B" w14:textId="77777777" w:rsidR="00335ED9" w:rsidRPr="00C9366D" w:rsidRDefault="00335ED9" w:rsidP="00335ED9">
                      <w:pPr>
                        <w:rPr>
                          <w:color w:val="FFFFFF"/>
                          <w:sz w:val="24"/>
                          <w:szCs w:val="40"/>
                        </w:rPr>
                      </w:pPr>
                      <w:r w:rsidRPr="00C9366D">
                        <w:rPr>
                          <w:color w:val="FFFFFF"/>
                          <w:sz w:val="24"/>
                          <w:szCs w:val="40"/>
                        </w:rPr>
                        <w:t>8 Fenchurch Place, London, EC3M 4AJ</w:t>
                      </w:r>
                    </w:p>
                    <w:p w14:paraId="061CCCDD" w14:textId="77777777" w:rsidR="00335ED9" w:rsidRPr="00C9366D" w:rsidRDefault="00335ED9" w:rsidP="00335ED9">
                      <w:pPr>
                        <w:rPr>
                          <w:color w:val="FFFFFF"/>
                          <w:sz w:val="24"/>
                          <w:szCs w:val="40"/>
                        </w:rPr>
                      </w:pPr>
                      <w:r w:rsidRPr="00C9366D">
                        <w:rPr>
                          <w:color w:val="FFFFFF"/>
                          <w:sz w:val="24"/>
                          <w:szCs w:val="40"/>
                        </w:rPr>
                        <w:t>020 7090 7755</w:t>
                      </w:r>
                    </w:p>
                    <w:p w14:paraId="19EBE0CD"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28757E8D" w14:textId="77777777" w:rsidR="00C82F76" w:rsidRDefault="00C82F76" w:rsidP="00C30802"/>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C85A6" w14:textId="77777777" w:rsidR="00C56FF9" w:rsidRDefault="00C56FF9" w:rsidP="004F458B">
      <w:pPr>
        <w:spacing w:after="0" w:line="240" w:lineRule="auto"/>
      </w:pPr>
      <w:r>
        <w:separator/>
      </w:r>
    </w:p>
  </w:endnote>
  <w:endnote w:type="continuationSeparator" w:id="0">
    <w:p w14:paraId="1C20A075" w14:textId="77777777" w:rsidR="00C56FF9" w:rsidRDefault="00C56FF9"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7A1B4EB" w14:textId="77777777" w:rsidTr="00A027E3">
      <w:tc>
        <w:tcPr>
          <w:tcW w:w="3040" w:type="dxa"/>
        </w:tcPr>
        <w:p w14:paraId="399F8A6C"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88E2BAC"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2191CF96" wp14:editId="71D56F5A">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12E488A"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5691AC4" w14:textId="77777777" w:rsidTr="005D2C21">
      <w:trPr>
        <w:trHeight w:val="827"/>
      </w:trPr>
      <w:tc>
        <w:tcPr>
          <w:tcW w:w="3040" w:type="dxa"/>
        </w:tcPr>
        <w:p w14:paraId="01A66C99" w14:textId="048A482B"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F868FF">
            <w:rPr>
              <w:rFonts w:cs="Arial"/>
              <w:color w:val="595959" w:themeColor="text1" w:themeTint="A6"/>
              <w:sz w:val="16"/>
              <w:szCs w:val="16"/>
            </w:rPr>
            <w:t>268</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68A0D929"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DB7E0D8"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239B9CE" w14:textId="77777777" w:rsidR="000A6FAF" w:rsidRDefault="000A6FAF" w:rsidP="00633F6B">
          <w:pPr>
            <w:pStyle w:val="Footer"/>
            <w:jc w:val="right"/>
            <w:rPr>
              <w:rFonts w:cs="Arial"/>
              <w:color w:val="595959" w:themeColor="text1" w:themeTint="A6"/>
              <w:sz w:val="16"/>
              <w:szCs w:val="16"/>
            </w:rPr>
          </w:pPr>
        </w:p>
        <w:p w14:paraId="4B99C6B6"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0C34CB91"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B2380" w14:textId="77777777" w:rsidR="00C56FF9" w:rsidRDefault="00C56FF9" w:rsidP="004F458B">
      <w:pPr>
        <w:spacing w:after="0" w:line="240" w:lineRule="auto"/>
      </w:pPr>
      <w:r>
        <w:separator/>
      </w:r>
    </w:p>
  </w:footnote>
  <w:footnote w:type="continuationSeparator" w:id="0">
    <w:p w14:paraId="2FC77D64" w14:textId="77777777" w:rsidR="00C56FF9" w:rsidRDefault="00C56FF9"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9F974" w14:textId="77777777" w:rsidR="000A6FAF" w:rsidRDefault="000A6FAF" w:rsidP="003E558E">
    <w:pPr>
      <w:pStyle w:val="Header"/>
      <w:jc w:val="right"/>
    </w:pPr>
    <w:r w:rsidRPr="003E558E">
      <w:rPr>
        <w:noProof/>
        <w:lang w:eastAsia="en-GB"/>
      </w:rPr>
      <w:drawing>
        <wp:inline distT="0" distB="0" distL="0" distR="0" wp14:anchorId="4E4622D1" wp14:editId="73B27DD2">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6B"/>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4B6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296"/>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343"/>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49A"/>
    <w:rsid w:val="001F0BA8"/>
    <w:rsid w:val="001F44D7"/>
    <w:rsid w:val="00200476"/>
    <w:rsid w:val="0020192A"/>
    <w:rsid w:val="00203AEB"/>
    <w:rsid w:val="00210CFF"/>
    <w:rsid w:val="00211DDF"/>
    <w:rsid w:val="00211EB3"/>
    <w:rsid w:val="00213C38"/>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43D"/>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28A8"/>
    <w:rsid w:val="0065346A"/>
    <w:rsid w:val="0065625F"/>
    <w:rsid w:val="00656534"/>
    <w:rsid w:val="00660B11"/>
    <w:rsid w:val="0066159E"/>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0ED2"/>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217"/>
    <w:rsid w:val="00771B4F"/>
    <w:rsid w:val="00772D41"/>
    <w:rsid w:val="00775E81"/>
    <w:rsid w:val="0077611C"/>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12D"/>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855F5"/>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5821"/>
    <w:rsid w:val="00907A4A"/>
    <w:rsid w:val="00912B99"/>
    <w:rsid w:val="00914652"/>
    <w:rsid w:val="00921D28"/>
    <w:rsid w:val="00922D1F"/>
    <w:rsid w:val="00924878"/>
    <w:rsid w:val="00924B55"/>
    <w:rsid w:val="009320F1"/>
    <w:rsid w:val="00933D6B"/>
    <w:rsid w:val="00934D74"/>
    <w:rsid w:val="00937008"/>
    <w:rsid w:val="00940607"/>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28B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4EEC"/>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226E"/>
    <w:rsid w:val="00AE4806"/>
    <w:rsid w:val="00AF2270"/>
    <w:rsid w:val="00AF2A72"/>
    <w:rsid w:val="00AF357C"/>
    <w:rsid w:val="00AF37D2"/>
    <w:rsid w:val="00AF386A"/>
    <w:rsid w:val="00AF5914"/>
    <w:rsid w:val="00AF7F93"/>
    <w:rsid w:val="00B001FF"/>
    <w:rsid w:val="00B02B31"/>
    <w:rsid w:val="00B077E5"/>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1F76"/>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4CBE"/>
    <w:rsid w:val="00BC64DF"/>
    <w:rsid w:val="00BD0D26"/>
    <w:rsid w:val="00BD1C03"/>
    <w:rsid w:val="00BD2ADD"/>
    <w:rsid w:val="00BD41D3"/>
    <w:rsid w:val="00BD70A6"/>
    <w:rsid w:val="00BD742D"/>
    <w:rsid w:val="00BE377C"/>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56FF9"/>
    <w:rsid w:val="00C70038"/>
    <w:rsid w:val="00C70EF2"/>
    <w:rsid w:val="00C71BDE"/>
    <w:rsid w:val="00C743C1"/>
    <w:rsid w:val="00C74FEC"/>
    <w:rsid w:val="00C82F76"/>
    <w:rsid w:val="00C92C03"/>
    <w:rsid w:val="00C93A93"/>
    <w:rsid w:val="00C95607"/>
    <w:rsid w:val="00C957E3"/>
    <w:rsid w:val="00C976BB"/>
    <w:rsid w:val="00CA02AC"/>
    <w:rsid w:val="00CA1D8C"/>
    <w:rsid w:val="00CA25B4"/>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24E"/>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109C"/>
    <w:rsid w:val="00EF204E"/>
    <w:rsid w:val="00EF290F"/>
    <w:rsid w:val="00EF754E"/>
    <w:rsid w:val="00F0008C"/>
    <w:rsid w:val="00F004AD"/>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2005"/>
    <w:rsid w:val="00F635A3"/>
    <w:rsid w:val="00F6526F"/>
    <w:rsid w:val="00F71155"/>
    <w:rsid w:val="00F72A4C"/>
    <w:rsid w:val="00F749BC"/>
    <w:rsid w:val="00F76EC5"/>
    <w:rsid w:val="00F77BCE"/>
    <w:rsid w:val="00F82285"/>
    <w:rsid w:val="00F82B24"/>
    <w:rsid w:val="00F83A12"/>
    <w:rsid w:val="00F858E3"/>
    <w:rsid w:val="00F86543"/>
    <w:rsid w:val="00F868FF"/>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95510"/>
  <w15:docId w15:val="{981986B1-EB6F-46E3-9A32-00745315E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ertificate-rotation-and-expired-certificat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mmed.Sumro\GEMSERV%20LTD\SECCo%20-%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656FE66CFB247FD8BA9C81A06DEEFB6"/>
        <w:category>
          <w:name w:val="General"/>
          <w:gallery w:val="placeholder"/>
        </w:category>
        <w:types>
          <w:type w:val="bbPlcHdr"/>
        </w:types>
        <w:behaviors>
          <w:behavior w:val="content"/>
        </w:behaviors>
        <w:guid w:val="{30575842-FD3C-4DED-9FDA-3DB8BDBDAAB4}"/>
      </w:docPartPr>
      <w:docPartBody>
        <w:p w:rsidR="00C8632E" w:rsidRDefault="00000000">
          <w:pPr>
            <w:pStyle w:val="C656FE66CFB247FD8BA9C81A06DEEFB6"/>
          </w:pPr>
          <w:r w:rsidRPr="004F77A6">
            <w:rPr>
              <w:rStyle w:val="PlaceholderText"/>
            </w:rPr>
            <w:t xml:space="preserve">Click </w:t>
          </w:r>
          <w:r>
            <w:rPr>
              <w:rStyle w:val="PlaceholderText"/>
            </w:rPr>
            <w:t>and insert your name</w:t>
          </w:r>
        </w:p>
      </w:docPartBody>
    </w:docPart>
    <w:docPart>
      <w:docPartPr>
        <w:name w:val="D532E9DC36A141FE91099DC52BC5F255"/>
        <w:category>
          <w:name w:val="General"/>
          <w:gallery w:val="placeholder"/>
        </w:category>
        <w:types>
          <w:type w:val="bbPlcHdr"/>
        </w:types>
        <w:behaviors>
          <w:behavior w:val="content"/>
        </w:behaviors>
        <w:guid w:val="{2DFE6EA2-4943-4453-B479-EF84AFE1F1FE}"/>
      </w:docPartPr>
      <w:docPartBody>
        <w:p w:rsidR="00C8632E" w:rsidRDefault="00000000">
          <w:pPr>
            <w:pStyle w:val="D532E9DC36A141FE91099DC52BC5F255"/>
          </w:pPr>
          <w:r w:rsidRPr="004F77A6">
            <w:rPr>
              <w:rStyle w:val="PlaceholderText"/>
            </w:rPr>
            <w:t xml:space="preserve">Click </w:t>
          </w:r>
          <w:r>
            <w:rPr>
              <w:rStyle w:val="PlaceholderText"/>
            </w:rPr>
            <w:t>and insert the name of the organisation you are responding for</w:t>
          </w:r>
        </w:p>
      </w:docPartBody>
    </w:docPart>
    <w:docPart>
      <w:docPartPr>
        <w:name w:val="DE820CE5EFB74CF19ECD503783922232"/>
        <w:category>
          <w:name w:val="General"/>
          <w:gallery w:val="placeholder"/>
        </w:category>
        <w:types>
          <w:type w:val="bbPlcHdr"/>
        </w:types>
        <w:behaviors>
          <w:behavior w:val="content"/>
        </w:behaviors>
        <w:guid w:val="{2B2B5C28-F761-4A60-A6E8-7BAB28C6597B}"/>
      </w:docPartPr>
      <w:docPartBody>
        <w:p w:rsidR="00C8632E" w:rsidRDefault="00000000">
          <w:pPr>
            <w:pStyle w:val="DE820CE5EFB74CF19ECD503783922232"/>
          </w:pPr>
          <w:r w:rsidRPr="004F77A6">
            <w:rPr>
              <w:rStyle w:val="PlaceholderText"/>
            </w:rPr>
            <w:t xml:space="preserve">Click </w:t>
          </w:r>
          <w:r>
            <w:rPr>
              <w:rStyle w:val="PlaceholderText"/>
            </w:rPr>
            <w:t>and insert a phone number we can call you on with any queries</w:t>
          </w:r>
        </w:p>
      </w:docPartBody>
    </w:docPart>
    <w:docPart>
      <w:docPartPr>
        <w:name w:val="DC91F88AAD5847AD898D1F41ADD8D483"/>
        <w:category>
          <w:name w:val="General"/>
          <w:gallery w:val="placeholder"/>
        </w:category>
        <w:types>
          <w:type w:val="bbPlcHdr"/>
        </w:types>
        <w:behaviors>
          <w:behavior w:val="content"/>
        </w:behaviors>
        <w:guid w:val="{115B9F57-EF61-4A3A-94A3-60D3FDFAEDAD}"/>
      </w:docPartPr>
      <w:docPartBody>
        <w:p w:rsidR="00C8632E" w:rsidRDefault="00000000">
          <w:pPr>
            <w:pStyle w:val="DC91F88AAD5847AD898D1F41ADD8D483"/>
          </w:pPr>
          <w:r w:rsidRPr="004F77A6">
            <w:rPr>
              <w:rStyle w:val="PlaceholderText"/>
            </w:rPr>
            <w:t>C</w:t>
          </w:r>
          <w:r>
            <w:rPr>
              <w:rStyle w:val="PlaceholderText"/>
            </w:rPr>
            <w:t>lick and select your Party Category</w:t>
          </w:r>
        </w:p>
      </w:docPartBody>
    </w:docPart>
    <w:docPart>
      <w:docPartPr>
        <w:name w:val="20CC8AC3F234452BB8920A7904D551B5"/>
        <w:category>
          <w:name w:val="General"/>
          <w:gallery w:val="placeholder"/>
        </w:category>
        <w:types>
          <w:type w:val="bbPlcHdr"/>
        </w:types>
        <w:behaviors>
          <w:behavior w:val="content"/>
        </w:behaviors>
        <w:guid w:val="{2E1D305C-26A5-4358-BEF4-F620AE509DBC}"/>
      </w:docPartPr>
      <w:docPartBody>
        <w:p w:rsidR="00C8632E" w:rsidRDefault="00000000">
          <w:pPr>
            <w:pStyle w:val="20CC8AC3F234452BB8920A7904D551B5"/>
          </w:pPr>
          <w:r w:rsidRPr="004F77A6">
            <w:rPr>
              <w:rStyle w:val="PlaceholderText"/>
            </w:rPr>
            <w:t xml:space="preserve">Click </w:t>
          </w:r>
          <w:r>
            <w:rPr>
              <w:rStyle w:val="PlaceholderText"/>
            </w:rPr>
            <w:t>and insert the name(s) of any SEC Parties you are responding for</w:t>
          </w:r>
        </w:p>
      </w:docPartBody>
    </w:docPart>
    <w:docPart>
      <w:docPartPr>
        <w:name w:val="2914D73DA1294690ACF68DE28D63D9FB"/>
        <w:category>
          <w:name w:val="General"/>
          <w:gallery w:val="placeholder"/>
        </w:category>
        <w:types>
          <w:type w:val="bbPlcHdr"/>
        </w:types>
        <w:behaviors>
          <w:behavior w:val="content"/>
        </w:behaviors>
        <w:guid w:val="{5973C254-5186-4AB4-B593-8A8E631517C5}"/>
      </w:docPartPr>
      <w:docPartBody>
        <w:p w:rsidR="00C8632E" w:rsidRDefault="00000000">
          <w:pPr>
            <w:pStyle w:val="2914D73DA1294690ACF68DE28D63D9FB"/>
          </w:pPr>
          <w:r w:rsidRPr="004F77A6">
            <w:rPr>
              <w:rStyle w:val="PlaceholderText"/>
            </w:rPr>
            <w:t>C</w:t>
          </w:r>
          <w:r>
            <w:rPr>
              <w:rStyle w:val="PlaceholderText"/>
            </w:rPr>
            <w:t>lick and select your response</w:t>
          </w:r>
        </w:p>
      </w:docPartBody>
    </w:docPart>
    <w:docPart>
      <w:docPartPr>
        <w:name w:val="E99A2FA84AF0406FBBA199EE202DA961"/>
        <w:category>
          <w:name w:val="General"/>
          <w:gallery w:val="placeholder"/>
        </w:category>
        <w:types>
          <w:type w:val="bbPlcHdr"/>
        </w:types>
        <w:behaviors>
          <w:behavior w:val="content"/>
        </w:behaviors>
        <w:guid w:val="{3A505732-B852-488F-B249-6102B437EC8C}"/>
      </w:docPartPr>
      <w:docPartBody>
        <w:p w:rsidR="00C8632E" w:rsidRDefault="00000000">
          <w:pPr>
            <w:pStyle w:val="E99A2FA84AF0406FBBA199EE202DA961"/>
          </w:pPr>
          <w:r w:rsidRPr="004F77A6">
            <w:rPr>
              <w:rStyle w:val="PlaceholderText"/>
            </w:rPr>
            <w:t>C</w:t>
          </w:r>
          <w:r>
            <w:rPr>
              <w:rStyle w:val="PlaceholderText"/>
            </w:rPr>
            <w:t>lick and select your response</w:t>
          </w:r>
        </w:p>
      </w:docPartBody>
    </w:docPart>
    <w:docPart>
      <w:docPartPr>
        <w:name w:val="154C0BCC1E684E51BC20350DA32D9FC9"/>
        <w:category>
          <w:name w:val="General"/>
          <w:gallery w:val="placeholder"/>
        </w:category>
        <w:types>
          <w:type w:val="bbPlcHdr"/>
        </w:types>
        <w:behaviors>
          <w:behavior w:val="content"/>
        </w:behaviors>
        <w:guid w:val="{58CF055E-0933-4A8D-B00A-9A571E2C5A93}"/>
      </w:docPartPr>
      <w:docPartBody>
        <w:p w:rsidR="00C8632E" w:rsidRDefault="00000000">
          <w:pPr>
            <w:pStyle w:val="154C0BCC1E684E51BC20350DA32D9FC9"/>
          </w:pPr>
          <w:r w:rsidRPr="004F77A6">
            <w:rPr>
              <w:rStyle w:val="PlaceholderText"/>
            </w:rPr>
            <w:t xml:space="preserve">Click </w:t>
          </w:r>
          <w:r>
            <w:rPr>
              <w:rStyle w:val="PlaceholderText"/>
            </w:rPr>
            <w:t>and insert the rationale for your response</w:t>
          </w:r>
        </w:p>
      </w:docPartBody>
    </w:docPart>
    <w:docPart>
      <w:docPartPr>
        <w:name w:val="8D563DA5320F4A31AA21401416119E02"/>
        <w:category>
          <w:name w:val="General"/>
          <w:gallery w:val="placeholder"/>
        </w:category>
        <w:types>
          <w:type w:val="bbPlcHdr"/>
        </w:types>
        <w:behaviors>
          <w:behavior w:val="content"/>
        </w:behaviors>
        <w:guid w:val="{0D32DB4A-6D4E-4E87-B2B3-1067172641D5}"/>
      </w:docPartPr>
      <w:docPartBody>
        <w:p w:rsidR="00C8632E" w:rsidRDefault="00000000">
          <w:pPr>
            <w:pStyle w:val="8D563DA5320F4A31AA21401416119E02"/>
          </w:pPr>
          <w:r w:rsidRPr="004F77A6">
            <w:rPr>
              <w:rStyle w:val="PlaceholderText"/>
            </w:rPr>
            <w:t>C</w:t>
          </w:r>
          <w:r>
            <w:rPr>
              <w:rStyle w:val="PlaceholderText"/>
            </w:rPr>
            <w:t>lick and select your response</w:t>
          </w:r>
        </w:p>
      </w:docPartBody>
    </w:docPart>
    <w:docPart>
      <w:docPartPr>
        <w:name w:val="BFBF5112AABC4D9D994DFFBA824879C5"/>
        <w:category>
          <w:name w:val="General"/>
          <w:gallery w:val="placeholder"/>
        </w:category>
        <w:types>
          <w:type w:val="bbPlcHdr"/>
        </w:types>
        <w:behaviors>
          <w:behavior w:val="content"/>
        </w:behaviors>
        <w:guid w:val="{8A34E7B4-8A56-4449-9848-6CD986AF2CC2}"/>
      </w:docPartPr>
      <w:docPartBody>
        <w:p w:rsidR="00C8632E" w:rsidRDefault="00000000">
          <w:pPr>
            <w:pStyle w:val="BFBF5112AABC4D9D994DFFBA824879C5"/>
          </w:pPr>
          <w:r w:rsidRPr="004F77A6">
            <w:rPr>
              <w:rStyle w:val="PlaceholderText"/>
            </w:rPr>
            <w:t xml:space="preserve">Click </w:t>
          </w:r>
          <w:r>
            <w:rPr>
              <w:rStyle w:val="PlaceholderText"/>
            </w:rPr>
            <w:t>and insert the rationale for your response</w:t>
          </w:r>
        </w:p>
      </w:docPartBody>
    </w:docPart>
    <w:docPart>
      <w:docPartPr>
        <w:name w:val="4EBBDCE7E49B4BAE8351A7C93CBF6FAE"/>
        <w:category>
          <w:name w:val="General"/>
          <w:gallery w:val="placeholder"/>
        </w:category>
        <w:types>
          <w:type w:val="bbPlcHdr"/>
        </w:types>
        <w:behaviors>
          <w:behavior w:val="content"/>
        </w:behaviors>
        <w:guid w:val="{8D20AD24-4B94-4EB1-955D-4341F0ED4173}"/>
      </w:docPartPr>
      <w:docPartBody>
        <w:p w:rsidR="00C8632E" w:rsidRDefault="00000000">
          <w:pPr>
            <w:pStyle w:val="4EBBDCE7E49B4BAE8351A7C93CBF6FAE"/>
          </w:pPr>
          <w:r w:rsidRPr="004F77A6">
            <w:rPr>
              <w:rStyle w:val="PlaceholderText"/>
            </w:rPr>
            <w:t>C</w:t>
          </w:r>
          <w:r>
            <w:rPr>
              <w:rStyle w:val="PlaceholderText"/>
            </w:rPr>
            <w:t>lick and select your response</w:t>
          </w:r>
        </w:p>
      </w:docPartBody>
    </w:docPart>
    <w:docPart>
      <w:docPartPr>
        <w:name w:val="E241D750E0D24472AE60D5CCA320CBB1"/>
        <w:category>
          <w:name w:val="General"/>
          <w:gallery w:val="placeholder"/>
        </w:category>
        <w:types>
          <w:type w:val="bbPlcHdr"/>
        </w:types>
        <w:behaviors>
          <w:behavior w:val="content"/>
        </w:behaviors>
        <w:guid w:val="{F8C83A1F-A232-4305-A0E2-6ED1FB87C7FF}"/>
      </w:docPartPr>
      <w:docPartBody>
        <w:p w:rsidR="00C8632E" w:rsidRDefault="00000000">
          <w:pPr>
            <w:pStyle w:val="E241D750E0D24472AE60D5CCA320CBB1"/>
          </w:pPr>
          <w:r w:rsidRPr="004F77A6">
            <w:rPr>
              <w:rStyle w:val="PlaceholderText"/>
            </w:rPr>
            <w:t xml:space="preserve">Click </w:t>
          </w:r>
          <w:r>
            <w:rPr>
              <w:rStyle w:val="PlaceholderText"/>
            </w:rPr>
            <w:t>and insert the rationale for your response</w:t>
          </w:r>
        </w:p>
      </w:docPartBody>
    </w:docPart>
    <w:docPart>
      <w:docPartPr>
        <w:name w:val="3481BCDFA6694FE39D99F53F4DE68173"/>
        <w:category>
          <w:name w:val="General"/>
          <w:gallery w:val="placeholder"/>
        </w:category>
        <w:types>
          <w:type w:val="bbPlcHdr"/>
        </w:types>
        <w:behaviors>
          <w:behavior w:val="content"/>
        </w:behaviors>
        <w:guid w:val="{6F6910FE-3639-4531-87EB-06826E214079}"/>
      </w:docPartPr>
      <w:docPartBody>
        <w:p w:rsidR="00C8632E" w:rsidRDefault="00000000">
          <w:pPr>
            <w:pStyle w:val="3481BCDFA6694FE39D99F53F4DE68173"/>
          </w:pPr>
          <w:r w:rsidRPr="004F77A6">
            <w:rPr>
              <w:rStyle w:val="PlaceholderText"/>
            </w:rPr>
            <w:t>C</w:t>
          </w:r>
          <w:r>
            <w:rPr>
              <w:rStyle w:val="PlaceholderText"/>
            </w:rPr>
            <w:t>lick and select your response</w:t>
          </w:r>
        </w:p>
      </w:docPartBody>
    </w:docPart>
    <w:docPart>
      <w:docPartPr>
        <w:name w:val="4C6A02D57F704606B69F747F0AC0BDC0"/>
        <w:category>
          <w:name w:val="General"/>
          <w:gallery w:val="placeholder"/>
        </w:category>
        <w:types>
          <w:type w:val="bbPlcHdr"/>
        </w:types>
        <w:behaviors>
          <w:behavior w:val="content"/>
        </w:behaviors>
        <w:guid w:val="{2BD3A636-02E3-4687-A130-11F9AB591224}"/>
      </w:docPartPr>
      <w:docPartBody>
        <w:p w:rsidR="00C8632E" w:rsidRDefault="00000000">
          <w:pPr>
            <w:pStyle w:val="4C6A02D57F704606B69F747F0AC0BDC0"/>
          </w:pPr>
          <w:r w:rsidRPr="004F77A6">
            <w:rPr>
              <w:rStyle w:val="PlaceholderText"/>
            </w:rPr>
            <w:t xml:space="preserve">Click </w:t>
          </w:r>
          <w:r>
            <w:rPr>
              <w:rStyle w:val="PlaceholderText"/>
            </w:rPr>
            <w:t>and insert the rationale for your response</w:t>
          </w:r>
        </w:p>
      </w:docPartBody>
    </w:docPart>
    <w:docPart>
      <w:docPartPr>
        <w:name w:val="325D92ED1CF148D7B2B94DDB84DE886F"/>
        <w:category>
          <w:name w:val="General"/>
          <w:gallery w:val="placeholder"/>
        </w:category>
        <w:types>
          <w:type w:val="bbPlcHdr"/>
        </w:types>
        <w:behaviors>
          <w:behavior w:val="content"/>
        </w:behaviors>
        <w:guid w:val="{1C53CF35-8382-4998-94D4-37E7B14D2F6F}"/>
      </w:docPartPr>
      <w:docPartBody>
        <w:p w:rsidR="00C8632E" w:rsidRDefault="00000000">
          <w:pPr>
            <w:pStyle w:val="325D92ED1CF148D7B2B94DDB84DE886F"/>
          </w:pPr>
          <w:r w:rsidRPr="004F77A6">
            <w:rPr>
              <w:rStyle w:val="PlaceholderText"/>
            </w:rPr>
            <w:t>C</w:t>
          </w:r>
          <w:r>
            <w:rPr>
              <w:rStyle w:val="PlaceholderText"/>
            </w:rPr>
            <w:t>lick and select your response</w:t>
          </w:r>
        </w:p>
      </w:docPartBody>
    </w:docPart>
    <w:docPart>
      <w:docPartPr>
        <w:name w:val="B5D27D719DB74CC391A2AC1B539AB4E3"/>
        <w:category>
          <w:name w:val="General"/>
          <w:gallery w:val="placeholder"/>
        </w:category>
        <w:types>
          <w:type w:val="bbPlcHdr"/>
        </w:types>
        <w:behaviors>
          <w:behavior w:val="content"/>
        </w:behaviors>
        <w:guid w:val="{20437184-11FD-4843-9349-96C75BFEEB35}"/>
      </w:docPartPr>
      <w:docPartBody>
        <w:p w:rsidR="00C8632E" w:rsidRDefault="00000000">
          <w:pPr>
            <w:pStyle w:val="B5D27D719DB74CC391A2AC1B539AB4E3"/>
          </w:pPr>
          <w:r w:rsidRPr="004F77A6">
            <w:rPr>
              <w:rStyle w:val="PlaceholderText"/>
            </w:rPr>
            <w:t xml:space="preserve">Click </w:t>
          </w:r>
          <w:r>
            <w:rPr>
              <w:rStyle w:val="PlaceholderText"/>
            </w:rPr>
            <w:t>and insert the rationale for your response</w:t>
          </w:r>
        </w:p>
      </w:docPartBody>
    </w:docPart>
    <w:docPart>
      <w:docPartPr>
        <w:name w:val="52641DF5DF4246BE89A2FA5EDEB32A25"/>
        <w:category>
          <w:name w:val="General"/>
          <w:gallery w:val="placeholder"/>
        </w:category>
        <w:types>
          <w:type w:val="bbPlcHdr"/>
        </w:types>
        <w:behaviors>
          <w:behavior w:val="content"/>
        </w:behaviors>
        <w:guid w:val="{10238487-EBAF-4B4A-86C4-A9A42D6F6D11}"/>
      </w:docPartPr>
      <w:docPartBody>
        <w:p w:rsidR="00C8632E" w:rsidRDefault="00000000">
          <w:pPr>
            <w:pStyle w:val="52641DF5DF4246BE89A2FA5EDEB32A25"/>
          </w:pPr>
          <w:r w:rsidRPr="004F77A6">
            <w:rPr>
              <w:rStyle w:val="PlaceholderText"/>
            </w:rPr>
            <w:t xml:space="preserve">Click </w:t>
          </w:r>
          <w:r>
            <w:rPr>
              <w:rStyle w:val="PlaceholderText"/>
            </w:rPr>
            <w:t>and insert your required lead time</w:t>
          </w:r>
        </w:p>
      </w:docPartBody>
    </w:docPart>
    <w:docPart>
      <w:docPartPr>
        <w:name w:val="70FAC28826394FAA9988447E0E806485"/>
        <w:category>
          <w:name w:val="General"/>
          <w:gallery w:val="placeholder"/>
        </w:category>
        <w:types>
          <w:type w:val="bbPlcHdr"/>
        </w:types>
        <w:behaviors>
          <w:behavior w:val="content"/>
        </w:behaviors>
        <w:guid w:val="{9040AFAF-639C-4DCA-AE4A-B7D05CD32203}"/>
      </w:docPartPr>
      <w:docPartBody>
        <w:p w:rsidR="00C8632E" w:rsidRDefault="00000000">
          <w:pPr>
            <w:pStyle w:val="70FAC28826394FAA9988447E0E806485"/>
          </w:pPr>
          <w:r w:rsidRPr="004F77A6">
            <w:rPr>
              <w:rStyle w:val="PlaceholderText"/>
            </w:rPr>
            <w:t xml:space="preserve">Click </w:t>
          </w:r>
          <w:r>
            <w:rPr>
              <w:rStyle w:val="PlaceholderText"/>
            </w:rPr>
            <w:t>and insert the rationale for your response</w:t>
          </w:r>
        </w:p>
      </w:docPartBody>
    </w:docPart>
    <w:docPart>
      <w:docPartPr>
        <w:name w:val="00223D564CBB43FD8B72F37A4CD791C4"/>
        <w:category>
          <w:name w:val="General"/>
          <w:gallery w:val="placeholder"/>
        </w:category>
        <w:types>
          <w:type w:val="bbPlcHdr"/>
        </w:types>
        <w:behaviors>
          <w:behavior w:val="content"/>
        </w:behaviors>
        <w:guid w:val="{B4B1348B-A463-4F2A-A67B-8DB224E517BF}"/>
      </w:docPartPr>
      <w:docPartBody>
        <w:p w:rsidR="00C8632E" w:rsidRDefault="00000000">
          <w:pPr>
            <w:pStyle w:val="00223D564CBB43FD8B72F37A4CD791C4"/>
          </w:pPr>
          <w:r w:rsidRPr="004F77A6">
            <w:rPr>
              <w:rStyle w:val="PlaceholderText"/>
            </w:rPr>
            <w:t>C</w:t>
          </w:r>
          <w:r>
            <w:rPr>
              <w:rStyle w:val="PlaceholderText"/>
            </w:rPr>
            <w:t>lick and select your response</w:t>
          </w:r>
        </w:p>
      </w:docPartBody>
    </w:docPart>
    <w:docPart>
      <w:docPartPr>
        <w:name w:val="BAA2CF61049842FC875478D9200EC693"/>
        <w:category>
          <w:name w:val="General"/>
          <w:gallery w:val="placeholder"/>
        </w:category>
        <w:types>
          <w:type w:val="bbPlcHdr"/>
        </w:types>
        <w:behaviors>
          <w:behavior w:val="content"/>
        </w:behaviors>
        <w:guid w:val="{6E632A1D-0540-4259-8B92-D8B597B1B7FE}"/>
      </w:docPartPr>
      <w:docPartBody>
        <w:p w:rsidR="00C8632E" w:rsidRDefault="00000000">
          <w:pPr>
            <w:pStyle w:val="BAA2CF61049842FC875478D9200EC693"/>
          </w:pPr>
          <w:r w:rsidRPr="004F77A6">
            <w:rPr>
              <w:rStyle w:val="PlaceholderText"/>
            </w:rPr>
            <w:t xml:space="preserve">Click </w:t>
          </w:r>
          <w:r>
            <w:rPr>
              <w:rStyle w:val="PlaceholderText"/>
            </w:rPr>
            <w:t>and insert the rationale for your response</w:t>
          </w:r>
        </w:p>
      </w:docPartBody>
    </w:docPart>
    <w:docPart>
      <w:docPartPr>
        <w:name w:val="BA1C784F37444A6F9601D23EE18C9799"/>
        <w:category>
          <w:name w:val="General"/>
          <w:gallery w:val="placeholder"/>
        </w:category>
        <w:types>
          <w:type w:val="bbPlcHdr"/>
        </w:types>
        <w:behaviors>
          <w:behavior w:val="content"/>
        </w:behaviors>
        <w:guid w:val="{76E27D0E-4D32-42C0-84F2-D6CA4A69185B}"/>
      </w:docPartPr>
      <w:docPartBody>
        <w:p w:rsidR="00C8632E" w:rsidRDefault="00000000">
          <w:pPr>
            <w:pStyle w:val="BA1C784F37444A6F9601D23EE18C9799"/>
          </w:pPr>
          <w:r w:rsidRPr="004F77A6">
            <w:rPr>
              <w:rStyle w:val="PlaceholderText"/>
            </w:rPr>
            <w:t>C</w:t>
          </w:r>
          <w:r>
            <w:rPr>
              <w:rStyle w:val="PlaceholderText"/>
            </w:rPr>
            <w:t>lick and select your response</w:t>
          </w:r>
        </w:p>
      </w:docPartBody>
    </w:docPart>
    <w:docPart>
      <w:docPartPr>
        <w:name w:val="4910FB70EA684154B1BC733CE48865B4"/>
        <w:category>
          <w:name w:val="General"/>
          <w:gallery w:val="placeholder"/>
        </w:category>
        <w:types>
          <w:type w:val="bbPlcHdr"/>
        </w:types>
        <w:behaviors>
          <w:behavior w:val="content"/>
        </w:behaviors>
        <w:guid w:val="{64958BAE-1991-4E3C-A9BE-AE57DA6A4B27}"/>
      </w:docPartPr>
      <w:docPartBody>
        <w:p w:rsidR="00C8632E" w:rsidRDefault="00000000">
          <w:pPr>
            <w:pStyle w:val="4910FB70EA684154B1BC733CE48865B4"/>
          </w:pPr>
          <w:r w:rsidRPr="004F77A6">
            <w:rPr>
              <w:rStyle w:val="PlaceholderText"/>
            </w:rPr>
            <w:t xml:space="preserve">Click </w:t>
          </w:r>
          <w:r>
            <w:rPr>
              <w:rStyle w:val="PlaceholderText"/>
            </w:rPr>
            <w:t>and insert the rationale for your response</w:t>
          </w:r>
        </w:p>
      </w:docPartBody>
    </w:docPart>
    <w:docPart>
      <w:docPartPr>
        <w:name w:val="3FEF5E88483B460B91334384FA8ED535"/>
        <w:category>
          <w:name w:val="General"/>
          <w:gallery w:val="placeholder"/>
        </w:category>
        <w:types>
          <w:type w:val="bbPlcHdr"/>
        </w:types>
        <w:behaviors>
          <w:behavior w:val="content"/>
        </w:behaviors>
        <w:guid w:val="{4828C215-8A54-4553-9762-C9DA8F009D02}"/>
      </w:docPartPr>
      <w:docPartBody>
        <w:p w:rsidR="00C8632E" w:rsidRDefault="00000000">
          <w:pPr>
            <w:pStyle w:val="3FEF5E88483B460B91334384FA8ED535"/>
          </w:pPr>
          <w:r w:rsidRPr="004F77A6">
            <w:rPr>
              <w:rStyle w:val="PlaceholderText"/>
            </w:rPr>
            <w:t>C</w:t>
          </w:r>
          <w:r>
            <w:rPr>
              <w:rStyle w:val="PlaceholderText"/>
            </w:rPr>
            <w:t>lick and select your response</w:t>
          </w:r>
        </w:p>
      </w:docPartBody>
    </w:docPart>
    <w:docPart>
      <w:docPartPr>
        <w:name w:val="4F7A0CEACB084C4B8F497AB18B693192"/>
        <w:category>
          <w:name w:val="General"/>
          <w:gallery w:val="placeholder"/>
        </w:category>
        <w:types>
          <w:type w:val="bbPlcHdr"/>
        </w:types>
        <w:behaviors>
          <w:behavior w:val="content"/>
        </w:behaviors>
        <w:guid w:val="{FF18B8C1-7C4F-4F8C-A15F-15317C93F01C}"/>
      </w:docPartPr>
      <w:docPartBody>
        <w:p w:rsidR="00C8632E" w:rsidRDefault="00000000">
          <w:pPr>
            <w:pStyle w:val="4F7A0CEACB084C4B8F497AB18B693192"/>
          </w:pPr>
          <w:r w:rsidRPr="004F77A6">
            <w:rPr>
              <w:rStyle w:val="PlaceholderText"/>
            </w:rPr>
            <w:t xml:space="preserve">Click </w:t>
          </w:r>
          <w:r>
            <w:rPr>
              <w:rStyle w:val="PlaceholderText"/>
            </w:rPr>
            <w:t>and insert the rationale for your response</w:t>
          </w:r>
        </w:p>
      </w:docPartBody>
    </w:docPart>
    <w:docPart>
      <w:docPartPr>
        <w:name w:val="681A89DCC6974A0A91D17F8E40714B1C"/>
        <w:category>
          <w:name w:val="General"/>
          <w:gallery w:val="placeholder"/>
        </w:category>
        <w:types>
          <w:type w:val="bbPlcHdr"/>
        </w:types>
        <w:behaviors>
          <w:behavior w:val="content"/>
        </w:behaviors>
        <w:guid w:val="{4864F765-39A1-4AD6-8B01-A68E8DAE7869}"/>
      </w:docPartPr>
      <w:docPartBody>
        <w:p w:rsidR="00C8632E" w:rsidRDefault="00000000">
          <w:pPr>
            <w:pStyle w:val="681A89DCC6974A0A91D17F8E40714B1C"/>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5AF"/>
    <w:rsid w:val="001F049A"/>
    <w:rsid w:val="003C6D0B"/>
    <w:rsid w:val="00465619"/>
    <w:rsid w:val="005D0377"/>
    <w:rsid w:val="00710ED2"/>
    <w:rsid w:val="00856AF9"/>
    <w:rsid w:val="008855F5"/>
    <w:rsid w:val="009865AF"/>
    <w:rsid w:val="00A84EEC"/>
    <w:rsid w:val="00C8632E"/>
    <w:rsid w:val="00CA25B4"/>
    <w:rsid w:val="00F364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656FE66CFB247FD8BA9C81A06DEEFB6">
    <w:name w:val="C656FE66CFB247FD8BA9C81A06DEEFB6"/>
  </w:style>
  <w:style w:type="paragraph" w:customStyle="1" w:styleId="D532E9DC36A141FE91099DC52BC5F255">
    <w:name w:val="D532E9DC36A141FE91099DC52BC5F255"/>
  </w:style>
  <w:style w:type="paragraph" w:customStyle="1" w:styleId="DE820CE5EFB74CF19ECD503783922232">
    <w:name w:val="DE820CE5EFB74CF19ECD503783922232"/>
  </w:style>
  <w:style w:type="paragraph" w:customStyle="1" w:styleId="DC91F88AAD5847AD898D1F41ADD8D483">
    <w:name w:val="DC91F88AAD5847AD898D1F41ADD8D483"/>
  </w:style>
  <w:style w:type="paragraph" w:customStyle="1" w:styleId="20CC8AC3F234452BB8920A7904D551B5">
    <w:name w:val="20CC8AC3F234452BB8920A7904D551B5"/>
  </w:style>
  <w:style w:type="paragraph" w:customStyle="1" w:styleId="2914D73DA1294690ACF68DE28D63D9FB">
    <w:name w:val="2914D73DA1294690ACF68DE28D63D9FB"/>
  </w:style>
  <w:style w:type="paragraph" w:customStyle="1" w:styleId="E99A2FA84AF0406FBBA199EE202DA961">
    <w:name w:val="E99A2FA84AF0406FBBA199EE202DA961"/>
  </w:style>
  <w:style w:type="paragraph" w:customStyle="1" w:styleId="154C0BCC1E684E51BC20350DA32D9FC9">
    <w:name w:val="154C0BCC1E684E51BC20350DA32D9FC9"/>
  </w:style>
  <w:style w:type="paragraph" w:customStyle="1" w:styleId="8D563DA5320F4A31AA21401416119E02">
    <w:name w:val="8D563DA5320F4A31AA21401416119E02"/>
  </w:style>
  <w:style w:type="paragraph" w:customStyle="1" w:styleId="BFBF5112AABC4D9D994DFFBA824879C5">
    <w:name w:val="BFBF5112AABC4D9D994DFFBA824879C5"/>
  </w:style>
  <w:style w:type="paragraph" w:customStyle="1" w:styleId="4EBBDCE7E49B4BAE8351A7C93CBF6FAE">
    <w:name w:val="4EBBDCE7E49B4BAE8351A7C93CBF6FAE"/>
  </w:style>
  <w:style w:type="paragraph" w:customStyle="1" w:styleId="E241D750E0D24472AE60D5CCA320CBB1">
    <w:name w:val="E241D750E0D24472AE60D5CCA320CBB1"/>
  </w:style>
  <w:style w:type="paragraph" w:customStyle="1" w:styleId="3481BCDFA6694FE39D99F53F4DE68173">
    <w:name w:val="3481BCDFA6694FE39D99F53F4DE68173"/>
  </w:style>
  <w:style w:type="paragraph" w:customStyle="1" w:styleId="4C6A02D57F704606B69F747F0AC0BDC0">
    <w:name w:val="4C6A02D57F704606B69F747F0AC0BDC0"/>
  </w:style>
  <w:style w:type="paragraph" w:customStyle="1" w:styleId="325D92ED1CF148D7B2B94DDB84DE886F">
    <w:name w:val="325D92ED1CF148D7B2B94DDB84DE886F"/>
  </w:style>
  <w:style w:type="paragraph" w:customStyle="1" w:styleId="B5D27D719DB74CC391A2AC1B539AB4E3">
    <w:name w:val="B5D27D719DB74CC391A2AC1B539AB4E3"/>
  </w:style>
  <w:style w:type="paragraph" w:customStyle="1" w:styleId="52641DF5DF4246BE89A2FA5EDEB32A25">
    <w:name w:val="52641DF5DF4246BE89A2FA5EDEB32A25"/>
  </w:style>
  <w:style w:type="paragraph" w:customStyle="1" w:styleId="70FAC28826394FAA9988447E0E806485">
    <w:name w:val="70FAC28826394FAA9988447E0E806485"/>
  </w:style>
  <w:style w:type="paragraph" w:customStyle="1" w:styleId="00223D564CBB43FD8B72F37A4CD791C4">
    <w:name w:val="00223D564CBB43FD8B72F37A4CD791C4"/>
  </w:style>
  <w:style w:type="paragraph" w:customStyle="1" w:styleId="BAA2CF61049842FC875478D9200EC693">
    <w:name w:val="BAA2CF61049842FC875478D9200EC693"/>
  </w:style>
  <w:style w:type="paragraph" w:customStyle="1" w:styleId="BA1C784F37444A6F9601D23EE18C9799">
    <w:name w:val="BA1C784F37444A6F9601D23EE18C9799"/>
  </w:style>
  <w:style w:type="paragraph" w:customStyle="1" w:styleId="4910FB70EA684154B1BC733CE48865B4">
    <w:name w:val="4910FB70EA684154B1BC733CE48865B4"/>
  </w:style>
  <w:style w:type="paragraph" w:customStyle="1" w:styleId="3FEF5E88483B460B91334384FA8ED535">
    <w:name w:val="3FEF5E88483B460B91334384FA8ED535"/>
  </w:style>
  <w:style w:type="paragraph" w:customStyle="1" w:styleId="4F7A0CEACB084C4B8F497AB18B693192">
    <w:name w:val="4F7A0CEACB084C4B8F497AB18B693192"/>
  </w:style>
  <w:style w:type="paragraph" w:customStyle="1" w:styleId="681A89DCC6974A0A91D17F8E40714B1C">
    <w:name w:val="681A89DCC6974A0A91D17F8E40714B1C"/>
  </w:style>
  <w:style w:type="paragraph" w:customStyle="1" w:styleId="2D1B896B2BE94F478BDD1C5F02734CB5">
    <w:name w:val="2D1B896B2BE94F478BDD1C5F02734CB5"/>
  </w:style>
  <w:style w:type="paragraph" w:customStyle="1" w:styleId="D52ED7FEA87B4B88A7EA93D421CA75A0">
    <w:name w:val="D52ED7FEA87B4B88A7EA93D421CA75A0"/>
  </w:style>
  <w:style w:type="paragraph" w:customStyle="1" w:styleId="D801975510DC418BAFE1A49E91F34D7C">
    <w:name w:val="D801975510DC418BAFE1A49E91F34D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BDF04E02-1A82-4F9C-A456-561877ED0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8</TotalTime>
  <Pages>6</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MP268 - Refinement Consultation</dc:title>
  <dc:subject/>
  <dc:creator>Mohammed Sumro</dc:creator>
  <cp:keywords/>
  <dc:description/>
  <cp:lastModifiedBy>Mohammedanwar Sumro</cp:lastModifiedBy>
  <cp:revision>14</cp:revision>
  <cp:lastPrinted>2018-06-08T10:24:00Z</cp:lastPrinted>
  <dcterms:created xsi:type="dcterms:W3CDTF">2024-08-07T08:14:00Z</dcterms:created>
  <dcterms:modified xsi:type="dcterms:W3CDTF">2024-08-14T09:00:00Z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